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56435" w14:textId="37E2F786" w:rsidR="00402632" w:rsidRPr="00C05735" w:rsidRDefault="00402632" w:rsidP="005A4495">
      <w:pPr>
        <w:pStyle w:val="BodyCopy"/>
        <w:jc w:val="center"/>
        <w:rPr>
          <w:rStyle w:val="Placeholder"/>
        </w:rPr>
      </w:pPr>
      <w:r w:rsidRPr="00C05735">
        <w:rPr>
          <w:rStyle w:val="Placeholder"/>
        </w:rPr>
        <w:t>[Letterhead]</w:t>
      </w:r>
    </w:p>
    <w:p w14:paraId="5E69EC86" w14:textId="77777777" w:rsidR="00DE5AE8" w:rsidRPr="00C05735" w:rsidRDefault="00DE5AE8" w:rsidP="00C05735">
      <w:pPr>
        <w:pStyle w:val="Heading1"/>
      </w:pPr>
      <w:r w:rsidRPr="00C05735">
        <w:t>Independent auditors’ report</w:t>
      </w:r>
    </w:p>
    <w:p w14:paraId="61769CA4" w14:textId="77777777" w:rsidR="00C05735" w:rsidRPr="00C05735" w:rsidRDefault="00C05735" w:rsidP="00370956">
      <w:pPr>
        <w:pStyle w:val="BodyCopy"/>
      </w:pPr>
      <w:r w:rsidRPr="00C05735">
        <w:t>Members of the Arizona State Legislature</w:t>
      </w:r>
      <w:r w:rsidRPr="00C05735">
        <w:rPr>
          <w:rStyle w:val="Placeholder"/>
          <w:vertAlign w:val="superscript"/>
        </w:rPr>
        <w:footnoteReference w:id="1"/>
      </w:r>
    </w:p>
    <w:p w14:paraId="04D90563" w14:textId="5E04FC0B" w:rsidR="00C05735" w:rsidRPr="00C05735" w:rsidRDefault="00BF559B" w:rsidP="00370956">
      <w:pPr>
        <w:pStyle w:val="BodyCopy"/>
      </w:pPr>
      <w:r w:rsidRPr="00BF559B">
        <w:t>The Governing Board of</w:t>
      </w:r>
      <w:r w:rsidR="009321C5">
        <w:br/>
      </w:r>
      <w:r w:rsidR="009321C5" w:rsidRPr="00370956">
        <w:rPr>
          <w:rStyle w:val="Placeholder"/>
        </w:rPr>
        <w:t>[County name]</w:t>
      </w:r>
      <w:r w:rsidR="00C05735" w:rsidRPr="00C05735">
        <w:t xml:space="preserve"> </w:t>
      </w:r>
      <w:r w:rsidR="00822B65" w:rsidRPr="00822B65">
        <w:t>County Community College District</w:t>
      </w:r>
    </w:p>
    <w:p w14:paraId="14B0593F" w14:textId="77777777" w:rsidR="00C05735" w:rsidRPr="00F43CA1" w:rsidRDefault="00C05735" w:rsidP="00F43CA1">
      <w:pPr>
        <w:pStyle w:val="Heading2"/>
      </w:pPr>
      <w:r w:rsidRPr="00F43CA1">
        <w:t>Report on the audit of the financial statements</w:t>
      </w:r>
      <w:r w:rsidRPr="00F43CA1">
        <w:rPr>
          <w:rStyle w:val="Placeholder"/>
          <w:b/>
          <w:bCs/>
          <w:sz w:val="26"/>
          <w:vertAlign w:val="superscript"/>
        </w:rPr>
        <w:footnoteReference w:id="2"/>
      </w:r>
      <w:r w:rsidRPr="00F43CA1">
        <w:t xml:space="preserve"> </w:t>
      </w:r>
    </w:p>
    <w:p w14:paraId="4C5C74CB" w14:textId="77777777" w:rsidR="00C05735" w:rsidRPr="008E16A6" w:rsidRDefault="00C05735" w:rsidP="008E16A6">
      <w:pPr>
        <w:pStyle w:val="Heading3"/>
      </w:pPr>
      <w:r w:rsidRPr="008E16A6">
        <w:t>Opinions</w:t>
      </w:r>
      <w:r w:rsidRPr="008E16A6">
        <w:rPr>
          <w:rStyle w:val="Placeholder"/>
          <w:b/>
          <w:bCs/>
          <w:szCs w:val="28"/>
          <w:vertAlign w:val="superscript"/>
        </w:rPr>
        <w:footnoteReference w:id="3"/>
      </w:r>
    </w:p>
    <w:p w14:paraId="7A138290" w14:textId="68668F16" w:rsidR="00B27466" w:rsidRDefault="00557A4A" w:rsidP="00B27466">
      <w:pPr>
        <w:pStyle w:val="BodyCopy"/>
      </w:pPr>
      <w:r w:rsidRPr="00557A4A">
        <w:t xml:space="preserve">We have audited the accompanying financial statements of the business-type activities and discretely presented component unit of the </w:t>
      </w:r>
      <w:r w:rsidR="00370956" w:rsidRPr="00370956">
        <w:rPr>
          <w:rStyle w:val="Placeholder"/>
        </w:rPr>
        <w:t>[County name]</w:t>
      </w:r>
      <w:r w:rsidR="00C05735" w:rsidRPr="00C05735">
        <w:t xml:space="preserve"> </w:t>
      </w:r>
      <w:r w:rsidR="00B27466" w:rsidRPr="0081059A">
        <w:t xml:space="preserve">County Community College District as of and for the year ended June 30, </w:t>
      </w:r>
      <w:r w:rsidR="00B27466" w:rsidRPr="00B27466">
        <w:rPr>
          <w:rStyle w:val="UpdatedThisYear"/>
          <w:highlight w:val="yellow"/>
        </w:rPr>
        <w:t>2026</w:t>
      </w:r>
      <w:r w:rsidR="00B27466" w:rsidRPr="0081059A">
        <w:t xml:space="preserve">, and the related notes to the financial statements, which collectively comprise the District’s basic financial statements as listed in the table of contents. </w:t>
      </w:r>
    </w:p>
    <w:p w14:paraId="5984CC6A" w14:textId="77777777" w:rsidR="00B27466" w:rsidRDefault="00B27466" w:rsidP="00B27466">
      <w:pPr>
        <w:pStyle w:val="BodyCopy"/>
      </w:pPr>
      <w:r w:rsidRPr="0081059A">
        <w:t xml:space="preserve">In our opinion, based on our audit and the report of the other auditors, the financial statements referred to above present fairly, in all material respects, the respective financial position of the business-type activities and discretely presented component unit </w:t>
      </w:r>
      <w:r w:rsidRPr="00575F2E">
        <w:t xml:space="preserve">of </w:t>
      </w:r>
      <w:r w:rsidRPr="00575F2E">
        <w:rPr>
          <w:szCs w:val="22"/>
        </w:rPr>
        <w:t>the</w:t>
      </w:r>
      <w:r w:rsidRPr="00575F2E">
        <w:t xml:space="preserve"> District</w:t>
      </w:r>
      <w:r w:rsidRPr="0081059A">
        <w:t xml:space="preserve"> as of June</w:t>
      </w:r>
      <w:r>
        <w:t> </w:t>
      </w:r>
      <w:r w:rsidRPr="0081059A">
        <w:t xml:space="preserve">30, </w:t>
      </w:r>
      <w:r w:rsidRPr="00B27466">
        <w:rPr>
          <w:rStyle w:val="UpdatedThisYear"/>
          <w:highlight w:val="yellow"/>
        </w:rPr>
        <w:t>2026</w:t>
      </w:r>
      <w:r w:rsidRPr="00C34115">
        <w:t>,</w:t>
      </w:r>
      <w:r w:rsidRPr="0081059A">
        <w:t xml:space="preserve"> and the respective changes in financial position and, where applicable, cash flows thereof for the year then ended in accordance with U.S. generally accepted accounting principles.</w:t>
      </w:r>
    </w:p>
    <w:p w14:paraId="1AC63119" w14:textId="4526108A" w:rsidR="00C61144" w:rsidRPr="0081059A" w:rsidRDefault="00C61144" w:rsidP="00C61144">
      <w:pPr>
        <w:pStyle w:val="BodyCopy"/>
      </w:pPr>
      <w:r w:rsidRPr="00C61144">
        <w:rPr>
          <w:rStyle w:val="Placeholder"/>
        </w:rPr>
        <w:t>[Use this paragraph when making reference to other auditors</w:t>
      </w:r>
      <w:r w:rsidRPr="00C61144">
        <w:rPr>
          <w:rStyle w:val="Placeholder"/>
          <w:vertAlign w:val="superscript"/>
        </w:rPr>
        <w:footnoteReference w:id="4"/>
      </w:r>
      <w:r w:rsidRPr="00C61144">
        <w:rPr>
          <w:rStyle w:val="Placeholder"/>
        </w:rPr>
        <w:t xml:space="preserve">] </w:t>
      </w:r>
      <w:r>
        <w:t>We did not audit the financial statements of the discretely presented component unit. Those statements were audited by other auditors, whose report has been furnished to us, and our opinion, insofar as it relates to the amounts included for the discretely presented component unit, is based solely on the other auditors’ report.</w:t>
      </w:r>
    </w:p>
    <w:p w14:paraId="1CE4A678" w14:textId="77777777" w:rsidR="00B671B0" w:rsidRDefault="00B671B0" w:rsidP="00EA4149">
      <w:pPr>
        <w:pStyle w:val="Heading3"/>
      </w:pPr>
      <w:r>
        <w:lastRenderedPageBreak/>
        <w:t xml:space="preserve">Basis for </w:t>
      </w:r>
      <w:r w:rsidRPr="005A4E6D">
        <w:t>opinions</w:t>
      </w:r>
    </w:p>
    <w:p w14:paraId="7971F442" w14:textId="337A3D72" w:rsidR="006575D1" w:rsidRPr="00CA5ED9" w:rsidRDefault="006575D1" w:rsidP="006575D1">
      <w:pPr>
        <w:pStyle w:val="BodyCopy"/>
      </w:pPr>
      <w:r>
        <w:t xml:space="preserve">We conducted our audit in accordance with U.S. generally accepted auditing standards and the standards applicable to financial audits contained in </w:t>
      </w:r>
      <w:r w:rsidRPr="5268AE55">
        <w:rPr>
          <w:i/>
          <w:iCs/>
        </w:rPr>
        <w:t>Government Auditing Standards</w:t>
      </w:r>
      <w:r>
        <w:rPr>
          <w:i/>
          <w:iCs/>
        </w:rPr>
        <w:t>,</w:t>
      </w:r>
      <w:r>
        <w:t xml:space="preserve"> issued by the U.S. Comptroller General. Our responsibilities under those standards are further described in the auditors’ responsibilities for the audit of the financial statements section of our report. We are required to be independent of the District and to meet our other ethical responsibilities, in accordance with the relevant ethical requirements relating to our audit. We believe that the audit evidence we have obtained is sufficient and appropriate to provide a basis for our audit opinions. </w:t>
      </w:r>
      <w:r w:rsidRPr="006575D1">
        <w:rPr>
          <w:rStyle w:val="Placeholder"/>
        </w:rPr>
        <w:t xml:space="preserve">[Add the following when the discretely presented component unit’s financial statements were not audited in accordance with </w:t>
      </w:r>
      <w:r w:rsidRPr="00F90D74">
        <w:rPr>
          <w:rStyle w:val="Placeholder"/>
          <w:i/>
          <w:iCs/>
        </w:rPr>
        <w:t>Government Auditing Standards</w:t>
      </w:r>
      <w:r w:rsidRPr="006575D1">
        <w:rPr>
          <w:rStyle w:val="Placeholder"/>
        </w:rPr>
        <w:t>]</w:t>
      </w:r>
      <w:r w:rsidRPr="5268AE55">
        <w:rPr>
          <w:color w:val="C00000"/>
        </w:rPr>
        <w:t xml:space="preserve"> </w:t>
      </w:r>
      <w:r>
        <w:t xml:space="preserve">The other auditors did not audit the discretely presented component unit’s financial statements in accordance with </w:t>
      </w:r>
      <w:r w:rsidRPr="5268AE55">
        <w:rPr>
          <w:i/>
          <w:iCs/>
        </w:rPr>
        <w:t>Government Auditing Standards</w:t>
      </w:r>
      <w:r>
        <w:t>.</w:t>
      </w:r>
    </w:p>
    <w:p w14:paraId="5D6594A3" w14:textId="77777777" w:rsidR="00B671B0" w:rsidRPr="001123D8" w:rsidRDefault="00B671B0" w:rsidP="008E16A6">
      <w:pPr>
        <w:pStyle w:val="Heading3"/>
      </w:pPr>
      <w:r w:rsidRPr="00E66322">
        <w:t>Emphasis of matter</w:t>
      </w:r>
      <w:bookmarkStart w:id="0" w:name="_Ref101975240"/>
      <w:r w:rsidRPr="004F087D">
        <w:rPr>
          <w:rStyle w:val="Placeholder"/>
          <w:b/>
          <w:bCs/>
          <w:sz w:val="28"/>
          <w:szCs w:val="32"/>
          <w:vertAlign w:val="superscript"/>
        </w:rPr>
        <w:footnoteReference w:id="5"/>
      </w:r>
      <w:bookmarkEnd w:id="0"/>
    </w:p>
    <w:p w14:paraId="1D04213C" w14:textId="2E1BF0F7" w:rsidR="00B671B0" w:rsidRPr="00E81C20" w:rsidRDefault="00E81C20" w:rsidP="00E81C20">
      <w:pPr>
        <w:pStyle w:val="BodyCopy"/>
        <w:rPr>
          <w:rStyle w:val="Placeholder"/>
        </w:rPr>
      </w:pPr>
      <w:r w:rsidRPr="00E81C20">
        <w:rPr>
          <w:rStyle w:val="Placeholder"/>
        </w:rPr>
        <w:t>[</w:t>
      </w:r>
      <w:r w:rsidR="005D0EAF" w:rsidRPr="005D0EAF">
        <w:rPr>
          <w:rStyle w:val="Placeholder"/>
        </w:rPr>
        <w:t>Adoption of new accounting standard—Add an emphasis-of-matter paragraph if the District adopted a new GASB accounting standard during fiscal year 2026 and the implementation of the new standard had a material effect on the financial statements/disclosures. See AU-C 708.07–.12 and 708.A7</w:t>
      </w:r>
      <w:proofErr w:type="gramStart"/>
      <w:r w:rsidR="005D0EAF" w:rsidRPr="005D0EAF">
        <w:rPr>
          <w:rStyle w:val="Placeholder"/>
        </w:rPr>
        <w:t>–.A</w:t>
      </w:r>
      <w:proofErr w:type="gramEnd"/>
      <w:r w:rsidR="005D0EAF" w:rsidRPr="005D0EAF">
        <w:rPr>
          <w:rStyle w:val="Placeholder"/>
        </w:rPr>
        <w:t>11 for additional guidance</w:t>
      </w:r>
      <w:r w:rsidR="00B671B0" w:rsidRPr="00E81C20">
        <w:rPr>
          <w:rStyle w:val="Placeholder"/>
        </w:rPr>
        <w:t>.</w:t>
      </w:r>
      <w:r w:rsidRPr="00E81C20">
        <w:rPr>
          <w:rStyle w:val="Placeholder"/>
        </w:rPr>
        <w:t>]</w:t>
      </w:r>
    </w:p>
    <w:p w14:paraId="427BC37A" w14:textId="187193D4" w:rsidR="00B671B0" w:rsidRPr="000F77CC" w:rsidRDefault="00B671B0" w:rsidP="00E81C20">
      <w:pPr>
        <w:pStyle w:val="BodyCopy"/>
      </w:pPr>
      <w:r w:rsidRPr="000F77CC">
        <w:t xml:space="preserve">As discussed in </w:t>
      </w:r>
      <w:r>
        <w:t>N</w:t>
      </w:r>
      <w:r w:rsidRPr="000F77CC">
        <w:t xml:space="preserve">ote </w:t>
      </w:r>
      <w:r w:rsidR="00E81C20" w:rsidRPr="00E81C20">
        <w:rPr>
          <w:rStyle w:val="Placeholder"/>
        </w:rPr>
        <w:t>[XX]</w:t>
      </w:r>
      <w:r w:rsidRPr="000F77CC">
        <w:t xml:space="preserve"> </w:t>
      </w:r>
      <w:r w:rsidR="001D1BC4" w:rsidRPr="001D1BC4">
        <w:t xml:space="preserve">to the financial statements, for the year ended June 30, </w:t>
      </w:r>
      <w:r w:rsidR="001D1BC4" w:rsidRPr="001D1BC4">
        <w:rPr>
          <w:rStyle w:val="UpdatedThisYear"/>
        </w:rPr>
        <w:t>2026</w:t>
      </w:r>
      <w:r w:rsidR="001D1BC4" w:rsidRPr="001D1BC4">
        <w:t xml:space="preserve">, the District adopted new accounting guidance, Governmental Accounting Standards Board Statement No. </w:t>
      </w:r>
      <w:r w:rsidR="00E81C20" w:rsidRPr="00E81C20">
        <w:rPr>
          <w:rStyle w:val="Placeholder"/>
        </w:rPr>
        <w:t>[</w:t>
      </w:r>
      <w:r w:rsidRPr="00E81C20">
        <w:rPr>
          <w:rStyle w:val="Placeholder"/>
        </w:rPr>
        <w:t>Insert new accounting standards adopted</w:t>
      </w:r>
      <w:r w:rsidR="00E81C20" w:rsidRPr="00E81C20">
        <w:rPr>
          <w:rStyle w:val="Placeholder"/>
        </w:rPr>
        <w:t>]</w:t>
      </w:r>
      <w:r w:rsidR="00E81C20">
        <w:t xml:space="preserve">. </w:t>
      </w:r>
      <w:r w:rsidRPr="000F77CC">
        <w:t xml:space="preserve">Our opinion </w:t>
      </w:r>
      <w:r w:rsidR="00731C6F">
        <w:t>is</w:t>
      </w:r>
      <w:r w:rsidRPr="000F77CC">
        <w:t xml:space="preserve"> not modified with respect to this matter.</w:t>
      </w:r>
    </w:p>
    <w:p w14:paraId="21070081" w14:textId="7D6A3C37" w:rsidR="00B671B0" w:rsidRPr="00867B8E" w:rsidRDefault="00867B8E" w:rsidP="00867B8E">
      <w:pPr>
        <w:pStyle w:val="BodyCopy"/>
        <w:rPr>
          <w:rStyle w:val="Placeholder"/>
        </w:rPr>
      </w:pPr>
      <w:r w:rsidRPr="00867B8E">
        <w:rPr>
          <w:rStyle w:val="Placeholder"/>
        </w:rPr>
        <w:t>[</w:t>
      </w:r>
      <w:r w:rsidR="00443ED4" w:rsidRPr="00443ED4">
        <w:rPr>
          <w:rStyle w:val="Placeholder"/>
        </w:rPr>
        <w:t>Correction of a material misstatement (error) in previously issued financial statements—Add an emphasis-of-matter paragraph when the financial statements’ beginning balances/net position are restated to correct a material misstatement in the previously issued financial statements. See AU-C 708.13–.16 and 708.A12</w:t>
      </w:r>
      <w:proofErr w:type="gramStart"/>
      <w:r w:rsidR="00443ED4" w:rsidRPr="00443ED4">
        <w:rPr>
          <w:rStyle w:val="Placeholder"/>
        </w:rPr>
        <w:t>–.A</w:t>
      </w:r>
      <w:proofErr w:type="gramEnd"/>
      <w:r w:rsidR="00443ED4" w:rsidRPr="00443ED4">
        <w:rPr>
          <w:rStyle w:val="Placeholder"/>
        </w:rPr>
        <w:t>16 for additional guidance</w:t>
      </w:r>
      <w:r w:rsidR="00443ED4">
        <w:rPr>
          <w:rStyle w:val="Placeholder"/>
        </w:rPr>
        <w:t>.</w:t>
      </w:r>
      <w:r w:rsidRPr="00867B8E">
        <w:rPr>
          <w:rStyle w:val="Placeholder"/>
        </w:rPr>
        <w:t>]</w:t>
      </w:r>
      <w:r w:rsidR="00B671B0" w:rsidRPr="00867B8E">
        <w:rPr>
          <w:rStyle w:val="Placeholder"/>
        </w:rPr>
        <w:t xml:space="preserve"> </w:t>
      </w:r>
    </w:p>
    <w:p w14:paraId="24AB1EE5" w14:textId="6A99FA90" w:rsidR="00B671B0" w:rsidRPr="000F77CC" w:rsidRDefault="00B671B0" w:rsidP="0048334B">
      <w:pPr>
        <w:pStyle w:val="BodyCopy"/>
      </w:pPr>
      <w:r w:rsidRPr="009A57D1">
        <w:t>As discussed</w:t>
      </w:r>
      <w:r w:rsidRPr="000F77CC">
        <w:t xml:space="preserve"> in </w:t>
      </w:r>
      <w:r>
        <w:t>N</w:t>
      </w:r>
      <w:r w:rsidRPr="000F77CC">
        <w:t xml:space="preserve">ote </w:t>
      </w:r>
      <w:r w:rsidR="00867B8E" w:rsidRPr="00867B8E">
        <w:rPr>
          <w:rStyle w:val="Placeholder"/>
        </w:rPr>
        <w:t>[XX]</w:t>
      </w:r>
      <w:r w:rsidRPr="00867B8E">
        <w:rPr>
          <w:rStyle w:val="BodyCopyChar"/>
        </w:rPr>
        <w:t xml:space="preserve"> </w:t>
      </w:r>
      <w:r w:rsidR="0048334B" w:rsidRPr="0081059A">
        <w:t xml:space="preserve">to the </w:t>
      </w:r>
      <w:r w:rsidR="0048334B" w:rsidRPr="0048334B">
        <w:t>financial</w:t>
      </w:r>
      <w:r w:rsidR="0048334B" w:rsidRPr="0081059A">
        <w:t xml:space="preserve"> statements, the District restated beginning net position of its financial statements for the year ended June 30, </w:t>
      </w:r>
      <w:r w:rsidR="0048334B" w:rsidRPr="005E098F">
        <w:rPr>
          <w:highlight w:val="yellow"/>
        </w:rPr>
        <w:t>202</w:t>
      </w:r>
      <w:r w:rsidR="0048334B">
        <w:rPr>
          <w:highlight w:val="yellow"/>
        </w:rPr>
        <w:t>6</w:t>
      </w:r>
      <w:r w:rsidR="0048334B" w:rsidRPr="00AD278C">
        <w:t>,</w:t>
      </w:r>
      <w:r w:rsidR="0048334B" w:rsidRPr="0081059A">
        <w:t xml:space="preserve"> to correct a misstatement(s) in its previously issued financial statements. Our opinion is not modified with respect to this matter.</w:t>
      </w:r>
    </w:p>
    <w:p w14:paraId="0ECA7F25" w14:textId="77777777" w:rsidR="005A4E6D" w:rsidRPr="001123D8" w:rsidRDefault="005A4E6D" w:rsidP="008E16A6">
      <w:pPr>
        <w:pStyle w:val="Heading3"/>
      </w:pPr>
      <w:r w:rsidRPr="00A63C92">
        <w:t>Management’s</w:t>
      </w:r>
      <w:r w:rsidRPr="001123D8">
        <w:t xml:space="preserve"> responsibilit</w:t>
      </w:r>
      <w:r>
        <w:t>ies</w:t>
      </w:r>
      <w:r w:rsidRPr="001123D8">
        <w:t xml:space="preserve"> for the financial statements</w:t>
      </w:r>
    </w:p>
    <w:p w14:paraId="377857A2" w14:textId="77777777" w:rsidR="003807CD" w:rsidRPr="003807CD" w:rsidRDefault="003807CD" w:rsidP="003807CD">
      <w:pPr>
        <w:pStyle w:val="BodyCopy"/>
      </w:pPr>
      <w:r w:rsidRPr="003807CD">
        <w:t xml:space="preserve">Management is responsible for the preparation and fair presentation of the financial statements in accordance with U.S. generally accepted accounting principles, and for the design, implementation, and maintenance of internal control relevant to the preparation and fair </w:t>
      </w:r>
      <w:r w:rsidRPr="003807CD">
        <w:lastRenderedPageBreak/>
        <w:t>presentation of financial statements that are free from material misstatement, whether due to fraud or error.</w:t>
      </w:r>
    </w:p>
    <w:p w14:paraId="10AA60A0" w14:textId="77777777" w:rsidR="003807CD" w:rsidRDefault="003807CD" w:rsidP="003807CD">
      <w:pPr>
        <w:pStyle w:val="BodyCopy"/>
      </w:pPr>
      <w:r w:rsidRPr="003807CD">
        <w:t xml:space="preserve">In preparing the financial statements, management is required to evaluate whether there are conditions or events, considered in the aggregate, that raise substantial doubt about the District’s ability to continue as a going concern for 12 months beyond the financial statement date, including any currently known information that may raise substantial doubt shortly thereafter. </w:t>
      </w:r>
    </w:p>
    <w:p w14:paraId="5027D879" w14:textId="1DF665C1" w:rsidR="005A4E6D" w:rsidRPr="001123D8" w:rsidRDefault="005A4E6D" w:rsidP="008E16A6">
      <w:pPr>
        <w:pStyle w:val="Heading3"/>
      </w:pPr>
      <w:r w:rsidRPr="001123D8">
        <w:t xml:space="preserve">Auditors’ </w:t>
      </w:r>
      <w:r w:rsidRPr="00A63C92">
        <w:t>responsibilities</w:t>
      </w:r>
      <w:r>
        <w:t xml:space="preserve"> for the audit of the financial statements</w:t>
      </w:r>
    </w:p>
    <w:p w14:paraId="1271CAA3" w14:textId="605AA789" w:rsidR="005A4E6D" w:rsidRDefault="00973BCA" w:rsidP="00973BCA">
      <w:pPr>
        <w:pStyle w:val="BodyCopy"/>
        <w:rPr>
          <w:szCs w:val="22"/>
        </w:rPr>
      </w:pPr>
      <w:r w:rsidRPr="00973BCA">
        <w:t xml:space="preserve">Our objectives are to obtain reasonable assurance about whether the financial statements as a whole are free from material misstatement, whether due to fraud or error, and to issue a report that includes our opinions. Reasonable assurance is a high level of assurance but is not absolute assurance and therefore is not a guarantee that an audit conducted in accordance with U.S. generally accepted auditing standards and </w:t>
      </w:r>
      <w:r w:rsidRPr="00F90D74">
        <w:rPr>
          <w:i/>
          <w:iCs/>
        </w:rPr>
        <w:t>Government Auditing Standards</w:t>
      </w:r>
      <w:r w:rsidRPr="00973BCA">
        <w:t xml:space="preserve"> will always detect a material misstatement when it exists. The risk of not detecting a material misstatement resulting from fraud is higher than for one resulting from error, as fraud may involve collusion, forgery, intentional omissions, misrepresentations, or the override of internal control. Misstatements are considered material if there is a substantial likelihood that, individually or in the aggregate, they would influence the judgment made by a reasonable user based on the financial statements.</w:t>
      </w:r>
    </w:p>
    <w:p w14:paraId="1E9AED2B" w14:textId="18B185C1" w:rsidR="00410504" w:rsidRPr="00410504" w:rsidRDefault="00410504" w:rsidP="00410504">
      <w:pPr>
        <w:pStyle w:val="BodyCopy"/>
      </w:pPr>
      <w:r>
        <w:t xml:space="preserve">In performing an audit in accordance with </w:t>
      </w:r>
      <w:r w:rsidRPr="00C62DAB">
        <w:t>U.S. generally</w:t>
      </w:r>
      <w:r>
        <w:t xml:space="preserve"> accepted auditing standards and </w:t>
      </w:r>
      <w:r w:rsidRPr="00A87063">
        <w:rPr>
          <w:i/>
          <w:iCs/>
        </w:rPr>
        <w:t>Government Auditing Standards</w:t>
      </w:r>
      <w:r>
        <w:t>, we:</w:t>
      </w:r>
    </w:p>
    <w:p w14:paraId="3889515B" w14:textId="77777777" w:rsidR="00410504" w:rsidRPr="000C11DE" w:rsidRDefault="00410504" w:rsidP="00410504">
      <w:pPr>
        <w:pStyle w:val="BodyCopy"/>
        <w:numPr>
          <w:ilvl w:val="0"/>
          <w:numId w:val="34"/>
        </w:numPr>
      </w:pPr>
      <w:r w:rsidRPr="000C11DE">
        <w:t>Exercise professional judgment and maintain professional skepticism throughout the audit.</w:t>
      </w:r>
    </w:p>
    <w:p w14:paraId="0702D585" w14:textId="77777777" w:rsidR="00410504" w:rsidRPr="000C11DE" w:rsidRDefault="00410504" w:rsidP="00410504">
      <w:pPr>
        <w:pStyle w:val="BodyCopy"/>
        <w:numPr>
          <w:ilvl w:val="0"/>
          <w:numId w:val="34"/>
        </w:numPr>
      </w:pPr>
      <w:r w:rsidRPr="000C11DE">
        <w:t>Identify and assess the risks of material misstatement of the financial statements, whether due to fraud or error, and design and perform audit procedures responsive to those risks. Such procedures include examining</w:t>
      </w:r>
      <w:r>
        <w:t>,</w:t>
      </w:r>
      <w:r w:rsidRPr="000C11DE">
        <w:t xml:space="preserve"> on a test basis, evidence regarding the amounts and disclosures in the financial statements.</w:t>
      </w:r>
    </w:p>
    <w:p w14:paraId="12C61168" w14:textId="77777777" w:rsidR="00410504" w:rsidRPr="000C11DE" w:rsidRDefault="00410504" w:rsidP="00410504">
      <w:pPr>
        <w:pStyle w:val="BodyCopy"/>
        <w:numPr>
          <w:ilvl w:val="0"/>
          <w:numId w:val="34"/>
        </w:numPr>
      </w:pPr>
      <w:r>
        <w:t>Obtain an understanding of internal control relevant to the audit in order to design audit procedures that are appropriate in the circumstances but not for the purpose of expressing an opinion on the effectiveness of the District’s internal control. Accordingly, we express no such opinion.</w:t>
      </w:r>
    </w:p>
    <w:p w14:paraId="53967E33" w14:textId="77777777" w:rsidR="00410504" w:rsidRDefault="00410504" w:rsidP="00410504">
      <w:pPr>
        <w:pStyle w:val="BodyCopy"/>
        <w:numPr>
          <w:ilvl w:val="0"/>
          <w:numId w:val="34"/>
        </w:numPr>
      </w:pPr>
      <w:r w:rsidRPr="000C11DE">
        <w:t>Evaluate the appropriateness of accounting policies used and the reasonableness of significant accounting estimates made by management, as well as evaluate the overall presentation of the financial statements.</w:t>
      </w:r>
    </w:p>
    <w:p w14:paraId="4F7445F0" w14:textId="77777777" w:rsidR="00410504" w:rsidRPr="00CD0B84" w:rsidRDefault="00410504" w:rsidP="00410504">
      <w:pPr>
        <w:pStyle w:val="BodyCopy"/>
        <w:numPr>
          <w:ilvl w:val="0"/>
          <w:numId w:val="34"/>
        </w:numPr>
      </w:pPr>
      <w:r w:rsidRPr="7E54031C">
        <w:lastRenderedPageBreak/>
        <w:t xml:space="preserve">Conclude whether, in our judgment, there are conditions or events, considered in the </w:t>
      </w:r>
      <w:proofErr w:type="gramStart"/>
      <w:r w:rsidRPr="7E54031C">
        <w:t>aggregate,</w:t>
      </w:r>
      <w:proofErr w:type="gramEnd"/>
      <w:r w:rsidRPr="7E54031C">
        <w:t xml:space="preserve"> that raise substantial doubt about the District’s ability to continue as a going concern for a reasonable period of time.</w:t>
      </w:r>
      <w:r w:rsidRPr="00410504">
        <w:rPr>
          <w:rStyle w:val="Placeholder"/>
          <w:vertAlign w:val="superscript"/>
        </w:rPr>
        <w:footnoteReference w:id="6"/>
      </w:r>
    </w:p>
    <w:p w14:paraId="3AABF91B" w14:textId="77777777" w:rsidR="00410504" w:rsidRPr="0081059A" w:rsidRDefault="00410504" w:rsidP="00410504">
      <w:pPr>
        <w:pStyle w:val="BodyCopy"/>
      </w:pPr>
      <w:r w:rsidRPr="0081059A">
        <w:t xml:space="preserve">We </w:t>
      </w:r>
      <w:r>
        <w:t>are required to communicate with those charged with governance regarding, among other matters, the audit’s planned scope and timing, significant audit findings, and certain internal control-related matters that we identified during the audit</w:t>
      </w:r>
      <w:r w:rsidRPr="0081059A">
        <w:t>.</w:t>
      </w:r>
    </w:p>
    <w:p w14:paraId="6142DF8F" w14:textId="77777777" w:rsidR="005A4E6D" w:rsidRDefault="005A4E6D" w:rsidP="008E16A6">
      <w:pPr>
        <w:pStyle w:val="Heading3"/>
      </w:pPr>
      <w:r>
        <w:t>Required supplementary information</w:t>
      </w:r>
      <w:r w:rsidRPr="008067F6">
        <w:rPr>
          <w:rStyle w:val="Placeholder"/>
          <w:b/>
          <w:bCs/>
          <w:sz w:val="28"/>
          <w:szCs w:val="32"/>
          <w:vertAlign w:val="superscript"/>
        </w:rPr>
        <w:footnoteReference w:id="7"/>
      </w:r>
    </w:p>
    <w:p w14:paraId="5D874C83" w14:textId="73B57FA2" w:rsidR="005A4E6D" w:rsidRDefault="001836BD" w:rsidP="008067F6">
      <w:pPr>
        <w:pStyle w:val="BodyCopy"/>
      </w:pPr>
      <w:r w:rsidRPr="001836BD">
        <w:t xml:space="preserve">U.S. generally accepted accounting principles require that the management’s discussion and analysis on pages </w:t>
      </w:r>
      <w:r w:rsidR="008067F6" w:rsidRPr="008067F6">
        <w:rPr>
          <w:rStyle w:val="Placeholder"/>
        </w:rPr>
        <w:t>[XX]</w:t>
      </w:r>
      <w:r w:rsidR="005A4E6D" w:rsidRPr="000F77CC">
        <w:t xml:space="preserve"> through </w:t>
      </w:r>
      <w:r w:rsidR="008067F6" w:rsidRPr="008067F6">
        <w:rPr>
          <w:rStyle w:val="Placeholder"/>
        </w:rPr>
        <w:t>[XX]</w:t>
      </w:r>
      <w:r w:rsidR="005A4E6D" w:rsidRPr="000F77CC">
        <w:t xml:space="preserve">, </w:t>
      </w:r>
      <w:r w:rsidR="002916E2" w:rsidRPr="002916E2">
        <w:t xml:space="preserve">schedule of the District’s proportionate share of the net pension/OPEB liability on page </w:t>
      </w:r>
      <w:r w:rsidR="002916E2" w:rsidRPr="008067F6">
        <w:rPr>
          <w:rStyle w:val="Placeholder"/>
        </w:rPr>
        <w:t>[XX]</w:t>
      </w:r>
      <w:r w:rsidR="002916E2" w:rsidRPr="000F77CC">
        <w:t xml:space="preserve">, </w:t>
      </w:r>
      <w:r w:rsidR="002916E2" w:rsidRPr="002916E2">
        <w:t xml:space="preserve">and schedule of District pension/OPEB contributions on page </w:t>
      </w:r>
      <w:r w:rsidR="002916E2" w:rsidRPr="008067F6">
        <w:rPr>
          <w:rStyle w:val="Placeholder"/>
        </w:rPr>
        <w:t>[XX]</w:t>
      </w:r>
      <w:r w:rsidR="002916E2" w:rsidRPr="000F77CC">
        <w:t xml:space="preserve"> </w:t>
      </w:r>
      <w:r w:rsidR="002916E2" w:rsidRPr="002916E2">
        <w:t>be presented to supplement the basic financial statements. Such information is management’s responsibility and, although not a part of the basic financial statements, is required by the Governmental Accounting Standards Board, who considers it to be an essential part of financial reporting for placing the basic financial statements in an appropriate operational, economic, or historical context. We have applied certain limited procedures to the required supplementary information in accordance with U.S. generally accepted auditing standards, which consisted of inquiries of management about the methods of preparing the information and comparing the information for consistency with management’s responses to our inquiries, the basic financial statements, and other knowledge we obtained during our audit of the basic financial statements. We do not express an opinion or provide any assurance on the information because the limited procedures do not provide us with sufficient evidence to express an opinion or provide any assurance.</w:t>
      </w:r>
    </w:p>
    <w:p w14:paraId="2A8F1615" w14:textId="77777777" w:rsidR="005A4E6D" w:rsidRDefault="005A4E6D" w:rsidP="008E16A6">
      <w:pPr>
        <w:pStyle w:val="Heading3"/>
      </w:pPr>
      <w:r>
        <w:lastRenderedPageBreak/>
        <w:t>Supplementary information</w:t>
      </w:r>
      <w:r w:rsidRPr="004F087D">
        <w:rPr>
          <w:rStyle w:val="Placeholder"/>
          <w:b/>
          <w:bCs/>
          <w:sz w:val="28"/>
          <w:szCs w:val="32"/>
          <w:vertAlign w:val="superscript"/>
        </w:rPr>
        <w:footnoteReference w:id="8"/>
      </w:r>
    </w:p>
    <w:p w14:paraId="4E4EEAF6" w14:textId="07CF8F1E" w:rsidR="005A4E6D" w:rsidRPr="008067F6" w:rsidRDefault="008067F6" w:rsidP="005A4E6D">
      <w:pPr>
        <w:keepNext/>
        <w:spacing w:before="240"/>
        <w:rPr>
          <w:rStyle w:val="Placeholder"/>
        </w:rPr>
      </w:pPr>
      <w:r w:rsidRPr="008067F6">
        <w:rPr>
          <w:rStyle w:val="Placeholder"/>
        </w:rPr>
        <w:t>[</w:t>
      </w:r>
      <w:r w:rsidR="00835AC8" w:rsidRPr="00835AC8">
        <w:rPr>
          <w:rStyle w:val="Placeholder"/>
        </w:rPr>
        <w:t>Add the following paragraph pertaining to supplementary information if the District includes a schedule of expenditures of federal awards with its financial statements.</w:t>
      </w:r>
      <w:r w:rsidR="00835AC8">
        <w:rPr>
          <w:rStyle w:val="Placeholder"/>
        </w:rPr>
        <w:t>]</w:t>
      </w:r>
    </w:p>
    <w:p w14:paraId="0CC64396" w14:textId="77777777" w:rsidR="00C77112" w:rsidRPr="00666F67" w:rsidRDefault="00C77112" w:rsidP="00666F67">
      <w:pPr>
        <w:pStyle w:val="Heading4"/>
      </w:pPr>
      <w:r w:rsidRPr="00666F67">
        <w:t>Schedule of expenditures of federal awards</w:t>
      </w:r>
      <w:r w:rsidRPr="00666F67">
        <w:rPr>
          <w:rStyle w:val="Placeholder"/>
          <w:b w:val="0"/>
          <w:bCs w:val="0"/>
          <w:i w:val="0"/>
          <w:iCs/>
          <w:vertAlign w:val="superscript"/>
        </w:rPr>
        <w:footnoteReference w:id="9"/>
      </w:r>
    </w:p>
    <w:p w14:paraId="7646D258" w14:textId="77777777" w:rsidR="009A36B5" w:rsidRPr="0081059A" w:rsidRDefault="009A36B5" w:rsidP="009A36B5">
      <w:pPr>
        <w:pStyle w:val="BodyCopy"/>
      </w:pPr>
      <w:r w:rsidRPr="0081059A">
        <w:t xml:space="preserve">Our audit was conducted for the purpose of forming opinions on the financial statements that collectively comprise the District’s basic financial statements. The </w:t>
      </w:r>
      <w:r>
        <w:t>accompanying s</w:t>
      </w:r>
      <w:r w:rsidRPr="0081059A">
        <w:t xml:space="preserve">chedule </w:t>
      </w:r>
      <w:r w:rsidRPr="00023D75">
        <w:t xml:space="preserve">of expenditures of federal awards is presented for purposes of additional analysis, as required by Title 2 U.S. Code of Federal Regulations Part 200, </w:t>
      </w:r>
      <w:r w:rsidRPr="00023D75">
        <w:rPr>
          <w:i/>
        </w:rPr>
        <w:t>Uniform Administrative Requirements, Cost Principles, and Audit Requirements for Federal Awards</w:t>
      </w:r>
      <w:r w:rsidRPr="00023D75">
        <w:t>, and is not a required part of the basic financial statements.</w:t>
      </w:r>
      <w:r>
        <w:t xml:space="preserve"> Such information </w:t>
      </w:r>
      <w:r w:rsidRPr="00023D75">
        <w:t>is management’s responsibility and was derived from and relates directly to the underlying accounting and other records used to prepare</w:t>
      </w:r>
      <w:r w:rsidRPr="0081059A">
        <w:t xml:space="preserve"> the basic financial statements. </w:t>
      </w:r>
      <w:r>
        <w:t>The</w:t>
      </w:r>
      <w:r w:rsidRPr="0081059A">
        <w:t xml:space="preserve"> 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 U.S. generally accepted auditing standards. In our opinion, the </w:t>
      </w:r>
      <w:r>
        <w:t>accompanying s</w:t>
      </w:r>
      <w:r w:rsidRPr="0081059A">
        <w:t xml:space="preserve">chedule of </w:t>
      </w:r>
      <w:r>
        <w:t>e</w:t>
      </w:r>
      <w:r w:rsidRPr="0081059A">
        <w:t xml:space="preserve">xpenditures of </w:t>
      </w:r>
      <w:r>
        <w:t>f</w:t>
      </w:r>
      <w:r w:rsidRPr="0081059A">
        <w:t xml:space="preserve">ederal </w:t>
      </w:r>
      <w:r>
        <w:t>a</w:t>
      </w:r>
      <w:r w:rsidRPr="0081059A">
        <w:t>wards is fairly stated, in all material respects, in relation to the basic financial statements as a whole.</w:t>
      </w:r>
    </w:p>
    <w:p w14:paraId="6F048CDC" w14:textId="595F1255" w:rsidR="005A4E6D" w:rsidRPr="000E6C04" w:rsidRDefault="000E6C04" w:rsidP="000E6C04">
      <w:pPr>
        <w:pStyle w:val="BodyCopy"/>
        <w:rPr>
          <w:rStyle w:val="Placeholder"/>
        </w:rPr>
      </w:pPr>
      <w:r w:rsidRPr="000E6C04">
        <w:rPr>
          <w:rStyle w:val="Placeholder"/>
        </w:rPr>
        <w:t>[</w:t>
      </w:r>
      <w:r w:rsidR="005E3135" w:rsidRPr="005E3135">
        <w:rPr>
          <w:rStyle w:val="Placeholder"/>
        </w:rPr>
        <w:t>Add the following 2 paragraphs pertaining to other information if the District issues an ACFR.</w:t>
      </w:r>
      <w:r w:rsidR="005E3135">
        <w:rPr>
          <w:rStyle w:val="Placeholder"/>
        </w:rPr>
        <w:t>]</w:t>
      </w:r>
    </w:p>
    <w:p w14:paraId="2E83283F" w14:textId="77777777" w:rsidR="005A4E6D" w:rsidRDefault="005A4E6D" w:rsidP="008E16A6">
      <w:pPr>
        <w:pStyle w:val="Heading3"/>
      </w:pPr>
      <w:r w:rsidRPr="00304B1B">
        <w:t>Other information</w:t>
      </w:r>
      <w:r w:rsidRPr="004F087D">
        <w:rPr>
          <w:rStyle w:val="Placeholder"/>
          <w:b/>
          <w:bCs/>
          <w:sz w:val="28"/>
          <w:szCs w:val="32"/>
          <w:vertAlign w:val="superscript"/>
        </w:rPr>
        <w:footnoteReference w:id="10"/>
      </w:r>
    </w:p>
    <w:p w14:paraId="69A9C5FC" w14:textId="77777777" w:rsidR="00EE3681" w:rsidRPr="00EE3681" w:rsidRDefault="00EE3681" w:rsidP="00EE3681">
      <w:pPr>
        <w:pStyle w:val="BodyCopy"/>
      </w:pPr>
      <w:r w:rsidRPr="00EE3681">
        <w:t>Management is responsible for the other information included in the annual report. The other information comprises the introductory and statistical sections but does not include the basic financial statements and our report thereon. Our opinions on the basic financial statements do not cover the other information, and we do not express an opinion or any form of assurance on the other information.</w:t>
      </w:r>
    </w:p>
    <w:p w14:paraId="35B5A7C4" w14:textId="77777777" w:rsidR="00EE3681" w:rsidRDefault="00EE3681" w:rsidP="00EE3681">
      <w:pPr>
        <w:pStyle w:val="BodyCopy"/>
        <w:rPr>
          <w:b/>
        </w:rPr>
      </w:pPr>
      <w:r w:rsidRPr="00EE3681">
        <w:lastRenderedPageBreak/>
        <w:t>In connection with our audit of the basic financial statements, our responsibility is to read the other information and consider whether a material inconsistency exists between the other information and the basic financial statements, or the other information otherwise appears to be materially misstated. If, based on the work performed, we conclude that an uncorrected material misstatement of the other information exists, we are required to describe it in our report.</w:t>
      </w:r>
    </w:p>
    <w:p w14:paraId="6A57489C" w14:textId="64CA0884" w:rsidR="005A4E6D" w:rsidRPr="00B609C4" w:rsidRDefault="005A4E6D" w:rsidP="00F43CA1">
      <w:pPr>
        <w:pStyle w:val="Heading2"/>
        <w:rPr>
          <w:i/>
          <w:iCs/>
        </w:rPr>
      </w:pPr>
      <w:r w:rsidRPr="005A05CC">
        <w:t>Other</w:t>
      </w:r>
      <w:r w:rsidRPr="001004EF">
        <w:t xml:space="preserve"> reporting required by </w:t>
      </w:r>
      <w:r w:rsidRPr="00B609C4">
        <w:rPr>
          <w:i/>
          <w:iCs/>
        </w:rPr>
        <w:t>Government Auditing Standards</w:t>
      </w:r>
    </w:p>
    <w:p w14:paraId="31898847" w14:textId="73AFBAE3" w:rsidR="005A4E6D" w:rsidRPr="000C5A6A" w:rsidRDefault="005A4E6D" w:rsidP="00894CA8">
      <w:pPr>
        <w:pStyle w:val="BodyCopy"/>
      </w:pPr>
      <w:r w:rsidRPr="000F77CC">
        <w:t xml:space="preserve">In accordance with </w:t>
      </w:r>
      <w:r w:rsidRPr="00C20236">
        <w:rPr>
          <w:i/>
        </w:rPr>
        <w:t>Government Auditing Standards</w:t>
      </w:r>
      <w:r w:rsidRPr="000F77CC">
        <w:t>, we have also issued our report dated</w:t>
      </w:r>
      <w:r>
        <w:t xml:space="preserve"> </w:t>
      </w:r>
      <w:r w:rsidR="005A05CC" w:rsidRPr="005A05CC">
        <w:rPr>
          <w:rStyle w:val="Placeholder"/>
        </w:rPr>
        <w:t>[</w:t>
      </w:r>
      <w:r w:rsidRPr="005A05CC">
        <w:rPr>
          <w:rStyle w:val="Placeholder"/>
        </w:rPr>
        <w:t>Insert report date</w:t>
      </w:r>
      <w:r w:rsidR="005A05CC" w:rsidRPr="005A05CC">
        <w:rPr>
          <w:rStyle w:val="Placeholder"/>
        </w:rPr>
        <w:t>]</w:t>
      </w:r>
      <w:r w:rsidRPr="000F77CC">
        <w:t xml:space="preserve">, </w:t>
      </w:r>
      <w:r w:rsidR="00894CA8" w:rsidRPr="0081059A">
        <w:t xml:space="preserve">on our consideration of the District’s internal control over </w:t>
      </w:r>
      <w:r w:rsidR="00894CA8" w:rsidRPr="009067F5">
        <w:t xml:space="preserve">financial reporting and on our tests of its compliance with certain provisions of laws, regulations, contracts, and grant agreements and other matters. The purpose of that report </w:t>
      </w:r>
      <w:proofErr w:type="gramStart"/>
      <w:r w:rsidR="00894CA8" w:rsidRPr="009067F5">
        <w:t xml:space="preserve">is </w:t>
      </w:r>
      <w:r w:rsidR="00894CA8" w:rsidRPr="009067F5">
        <w:rPr>
          <w:szCs w:val="22"/>
        </w:rPr>
        <w:t>solely</w:t>
      </w:r>
      <w:proofErr w:type="gramEnd"/>
      <w:r w:rsidR="00894CA8" w:rsidRPr="009067F5">
        <w:rPr>
          <w:szCs w:val="22"/>
        </w:rPr>
        <w:t xml:space="preserve"> </w:t>
      </w:r>
      <w:r w:rsidR="00894CA8" w:rsidRPr="009067F5">
        <w:t xml:space="preserve">to describe the scope of our testing of internal control over financial reporting and compliance and the results of that testing, and not to provide an opinion on </w:t>
      </w:r>
      <w:r w:rsidR="00894CA8" w:rsidRPr="009067F5">
        <w:rPr>
          <w:szCs w:val="22"/>
        </w:rPr>
        <w:t xml:space="preserve">the effectiveness of the District’s </w:t>
      </w:r>
      <w:r w:rsidR="00894CA8" w:rsidRPr="009067F5">
        <w:t xml:space="preserve">internal control over financial reporting or on compliance. That report is an integral part of an audit performed in accordance with </w:t>
      </w:r>
      <w:r w:rsidR="00894CA8" w:rsidRPr="009067F5">
        <w:rPr>
          <w:i/>
        </w:rPr>
        <w:t>Government Auditing Standards</w:t>
      </w:r>
      <w:r w:rsidR="00894CA8" w:rsidRPr="009067F5">
        <w:t xml:space="preserve"> in considering the District’s internal control over financial reporting and compliance.</w:t>
      </w:r>
    </w:p>
    <w:p w14:paraId="043DCC16" w14:textId="4CA62108" w:rsidR="005A4E6D" w:rsidRPr="005A05CC" w:rsidRDefault="005A05CC" w:rsidP="005A4E6D">
      <w:pPr>
        <w:spacing w:before="240"/>
        <w:rPr>
          <w:rStyle w:val="Placeholder"/>
        </w:rPr>
      </w:pPr>
      <w:r w:rsidRPr="005A05CC">
        <w:rPr>
          <w:rStyle w:val="Placeholder"/>
        </w:rPr>
        <w:t>[</w:t>
      </w:r>
      <w:r w:rsidR="005A4E6D" w:rsidRPr="005A05CC">
        <w:rPr>
          <w:rStyle w:val="Placeholder"/>
        </w:rPr>
        <w:t>OR</w:t>
      </w:r>
      <w:r w:rsidRPr="005A05CC">
        <w:rPr>
          <w:rStyle w:val="Placeholder"/>
        </w:rPr>
        <w:t>]</w:t>
      </w:r>
    </w:p>
    <w:p w14:paraId="51CB159F" w14:textId="6FC4557A" w:rsidR="005A4E6D" w:rsidRPr="000F77CC" w:rsidRDefault="00662BDE" w:rsidP="00662BDE">
      <w:pPr>
        <w:pStyle w:val="BodyCopy"/>
      </w:pPr>
      <w:r w:rsidRPr="009067F5">
        <w:t xml:space="preserve">In accordance with </w:t>
      </w:r>
      <w:r w:rsidRPr="009067F5">
        <w:rPr>
          <w:i/>
        </w:rPr>
        <w:t>Government Auditing Standards</w:t>
      </w:r>
      <w:r w:rsidRPr="009067F5">
        <w:t xml:space="preserve">, we will issue our report on our consideration of the District’s internal control over financial reporting and on our tests of its compliance with certain provisions of laws, regulations, contracts, and grant agreements and other matters at a future date. The purpose of that report </w:t>
      </w:r>
      <w:proofErr w:type="gramStart"/>
      <w:r w:rsidRPr="009067F5">
        <w:t xml:space="preserve">is </w:t>
      </w:r>
      <w:r w:rsidRPr="009067F5">
        <w:rPr>
          <w:szCs w:val="22"/>
        </w:rPr>
        <w:t>solely</w:t>
      </w:r>
      <w:proofErr w:type="gramEnd"/>
      <w:r w:rsidR="00B609C4">
        <w:rPr>
          <w:szCs w:val="22"/>
        </w:rPr>
        <w:t xml:space="preserve"> </w:t>
      </w:r>
      <w:r w:rsidR="00B609C4" w:rsidRPr="009067F5">
        <w:t>t</w:t>
      </w:r>
      <w:r w:rsidRPr="009067F5">
        <w:t xml:space="preserve">o describe the scope of our testing of internal control over financial reporting and compliance and the results of that testing, and not to provide an opinion on </w:t>
      </w:r>
      <w:r w:rsidRPr="009067F5">
        <w:rPr>
          <w:szCs w:val="22"/>
        </w:rPr>
        <w:t>the effectiveness of the District’s</w:t>
      </w:r>
      <w:r w:rsidRPr="009067F5">
        <w:t xml:space="preserve"> internal control over financial reporting or on compliance. That report is an integral part of an audit performed</w:t>
      </w:r>
      <w:r w:rsidRPr="0081059A">
        <w:t xml:space="preserve"> in accordance with </w:t>
      </w:r>
      <w:r w:rsidRPr="00894884">
        <w:rPr>
          <w:i/>
        </w:rPr>
        <w:t>Government Auditing Standards</w:t>
      </w:r>
      <w:r w:rsidRPr="0081059A">
        <w:t xml:space="preserve"> in considering the District’s internal control over financial reporting and compliance</w:t>
      </w:r>
      <w:r w:rsidR="005A4E6D" w:rsidRPr="000F77CC">
        <w:t>.</w:t>
      </w:r>
    </w:p>
    <w:p w14:paraId="3EA8729F" w14:textId="4C0583A2" w:rsidR="005A4E6D" w:rsidRPr="000F77CC" w:rsidRDefault="005A4E6D" w:rsidP="005A4495">
      <w:pPr>
        <w:pStyle w:val="BodyCopy"/>
        <w:spacing w:before="480"/>
      </w:pPr>
      <w:r w:rsidRPr="00174CF7">
        <w:t xml:space="preserve">Lindsey </w:t>
      </w:r>
      <w:r>
        <w:t xml:space="preserve">A. </w:t>
      </w:r>
      <w:r w:rsidRPr="00174CF7">
        <w:t>Perry, CPA, CFE</w:t>
      </w:r>
      <w:r w:rsidR="005A05CC">
        <w:br/>
      </w:r>
      <w:r w:rsidRPr="000F77CC">
        <w:t>Auditor General</w:t>
      </w:r>
    </w:p>
    <w:p w14:paraId="053444C2" w14:textId="793DF52B" w:rsidR="005A4E6D" w:rsidRPr="005A05CC" w:rsidRDefault="005A05CC" w:rsidP="005A4E6D">
      <w:pPr>
        <w:rPr>
          <w:rStyle w:val="Placeholder"/>
        </w:rPr>
      </w:pPr>
      <w:r w:rsidRPr="005A05CC">
        <w:rPr>
          <w:rStyle w:val="Placeholder"/>
        </w:rPr>
        <w:t>[</w:t>
      </w:r>
      <w:r w:rsidR="005A4E6D" w:rsidRPr="005A05CC">
        <w:rPr>
          <w:rStyle w:val="Placeholder"/>
        </w:rPr>
        <w:t>Auditors’ report date</w:t>
      </w:r>
      <w:r w:rsidRPr="005A05CC">
        <w:rPr>
          <w:rStyle w:val="Placeholder"/>
        </w:rPr>
        <w:t>]</w:t>
      </w:r>
    </w:p>
    <w:p w14:paraId="413E8A49" w14:textId="0D77C69D" w:rsidR="005A4E6D" w:rsidRPr="005A05CC" w:rsidRDefault="005A05CC" w:rsidP="005A4E6D">
      <w:pPr>
        <w:spacing w:before="240"/>
        <w:rPr>
          <w:rStyle w:val="Placeholder"/>
        </w:rPr>
      </w:pPr>
      <w:r w:rsidRPr="005A05CC">
        <w:rPr>
          <w:rStyle w:val="Placeholder"/>
        </w:rPr>
        <w:t>[</w:t>
      </w:r>
      <w:r w:rsidR="005A4E6D" w:rsidRPr="005A05CC">
        <w:rPr>
          <w:rStyle w:val="Placeholder"/>
        </w:rPr>
        <w:t>OR</w:t>
      </w:r>
      <w:r w:rsidRPr="005A05CC">
        <w:rPr>
          <w:rStyle w:val="Placeholder"/>
        </w:rPr>
        <w:t>]</w:t>
      </w:r>
    </w:p>
    <w:p w14:paraId="174BFB1F" w14:textId="4B243084" w:rsidR="005A4E6D" w:rsidRPr="000F77CC" w:rsidRDefault="005A4E6D" w:rsidP="0015128B">
      <w:pPr>
        <w:pStyle w:val="BodyCopy"/>
      </w:pPr>
      <w:r>
        <w:rPr>
          <w:rFonts w:ascii="Swis721 Md BT" w:hAnsi="Swis721 Md BT"/>
          <w:b/>
          <w:bCs/>
          <w:iCs/>
          <w:color w:val="C00000"/>
        </w:rPr>
        <w:softHyphen/>
      </w:r>
      <w:r>
        <w:rPr>
          <w:rFonts w:ascii="Swis721 Md BT" w:hAnsi="Swis721 Md BT"/>
          <w:b/>
          <w:bCs/>
          <w:iCs/>
          <w:color w:val="C00000"/>
        </w:rPr>
        <w:softHyphen/>
      </w:r>
      <w:r w:rsidRPr="00D87450">
        <w:rPr>
          <w:rFonts w:ascii="Swis721 Md BT" w:hAnsi="Swis721 Md BT"/>
          <w:b/>
          <w:bCs/>
          <w:iCs/>
        </w:rPr>
        <w:t>____________________</w:t>
      </w:r>
      <w:r w:rsidRPr="000F77CC">
        <w:t xml:space="preserve">, except for our report on the supplementary information—schedule of expenditures of federal awards for which the date is </w:t>
      </w:r>
      <w:r w:rsidR="0015128B" w:rsidRPr="0015128B">
        <w:rPr>
          <w:rStyle w:val="Placeholder"/>
        </w:rPr>
        <w:t>[</w:t>
      </w:r>
      <w:r w:rsidRPr="0015128B">
        <w:rPr>
          <w:rStyle w:val="Placeholder"/>
        </w:rPr>
        <w:t>Insert auditors’ report dates</w:t>
      </w:r>
      <w:r w:rsidR="0015128B" w:rsidRPr="0015128B">
        <w:rPr>
          <w:rStyle w:val="Placeholder"/>
        </w:rPr>
        <w:t>].</w:t>
      </w:r>
      <w:r w:rsidRPr="00894CA8">
        <w:rPr>
          <w:rStyle w:val="Placeholder"/>
          <w:vertAlign w:val="superscript"/>
        </w:rPr>
        <w:footnoteReference w:id="11"/>
      </w:r>
    </w:p>
    <w:p w14:paraId="2EC48992" w14:textId="19C129D6" w:rsidR="005A4E6D" w:rsidRPr="0015128B" w:rsidRDefault="0015128B" w:rsidP="0015128B">
      <w:pPr>
        <w:pStyle w:val="BodyCopy"/>
        <w:rPr>
          <w:rStyle w:val="Placeholder"/>
        </w:rPr>
      </w:pPr>
      <w:r w:rsidRPr="0015128B">
        <w:rPr>
          <w:rStyle w:val="Placeholder"/>
        </w:rPr>
        <w:t>[</w:t>
      </w:r>
      <w:r w:rsidR="005A4E6D" w:rsidRPr="0015128B">
        <w:rPr>
          <w:rStyle w:val="Placeholder"/>
        </w:rPr>
        <w:t xml:space="preserve">Illustrative auditors’ reports, other than the preceding unmodified opinions on basic financial statements, are included in the AICPA Audit Guide, </w:t>
      </w:r>
      <w:r w:rsidR="005A4E6D" w:rsidRPr="00F90D74">
        <w:rPr>
          <w:rStyle w:val="Placeholder"/>
          <w:i/>
          <w:iCs/>
        </w:rPr>
        <w:t xml:space="preserve">Government Auditing </w:t>
      </w:r>
      <w:r w:rsidR="005A4E6D" w:rsidRPr="00F90D74">
        <w:rPr>
          <w:rStyle w:val="Placeholder"/>
          <w:i/>
          <w:iCs/>
        </w:rPr>
        <w:lastRenderedPageBreak/>
        <w:t>Standards</w:t>
      </w:r>
      <w:r w:rsidR="005A4E6D" w:rsidRPr="0015128B">
        <w:rPr>
          <w:rStyle w:val="Placeholder"/>
        </w:rPr>
        <w:t xml:space="preserve"> </w:t>
      </w:r>
      <w:r w:rsidR="005A4E6D" w:rsidRPr="00F90D74">
        <w:rPr>
          <w:rStyle w:val="Placeholder"/>
          <w:i/>
          <w:iCs/>
        </w:rPr>
        <w:t>and Single Audits</w:t>
      </w:r>
      <w:r w:rsidR="005A4E6D" w:rsidRPr="0015128B">
        <w:rPr>
          <w:rStyle w:val="Placeholder"/>
        </w:rPr>
        <w:t xml:space="preserve">, Chapter 4, Appendix, and the AICPA Audit and Accounting Guide, </w:t>
      </w:r>
      <w:r w:rsidR="005A4E6D" w:rsidRPr="00F90D74">
        <w:rPr>
          <w:rStyle w:val="Placeholder"/>
          <w:i/>
          <w:iCs/>
        </w:rPr>
        <w:t>State and Local Governments</w:t>
      </w:r>
      <w:r w:rsidR="005A4E6D" w:rsidRPr="0015128B">
        <w:rPr>
          <w:rStyle w:val="Placeholder"/>
        </w:rPr>
        <w:t>, Chapter 17, Appendix A.</w:t>
      </w:r>
      <w:r w:rsidRPr="0015128B">
        <w:rPr>
          <w:rStyle w:val="Placeholder"/>
        </w:rPr>
        <w:t>]</w:t>
      </w:r>
    </w:p>
    <w:p w14:paraId="44DE7158" w14:textId="77777777" w:rsidR="005A4E6D" w:rsidRDefault="005A4E6D" w:rsidP="005A4E6D">
      <w:pPr>
        <w:pBdr>
          <w:bottom w:val="single" w:sz="6" w:space="1" w:color="auto"/>
        </w:pBdr>
        <w:spacing w:before="240"/>
        <w:rPr>
          <w:rFonts w:ascii="Swis721 Md BT" w:hAnsi="Swis721 Md BT"/>
          <w:iCs/>
          <w:color w:val="C00000"/>
          <w:szCs w:val="22"/>
        </w:rPr>
      </w:pPr>
    </w:p>
    <w:p w14:paraId="24AF0580" w14:textId="015EFEC4" w:rsidR="005A4E6D" w:rsidRPr="00C323CA" w:rsidRDefault="0015128B" w:rsidP="00F43CA1">
      <w:pPr>
        <w:pStyle w:val="Heading2"/>
        <w:rPr>
          <w:sz w:val="36"/>
          <w:szCs w:val="24"/>
        </w:rPr>
      </w:pPr>
      <w:r w:rsidRPr="00C323CA">
        <w:rPr>
          <w:rStyle w:val="Placeholder"/>
          <w:b/>
          <w:bCs/>
          <w:sz w:val="28"/>
          <w:szCs w:val="24"/>
        </w:rPr>
        <w:t>[</w:t>
      </w:r>
      <w:r w:rsidR="005A4E6D" w:rsidRPr="00C323CA">
        <w:rPr>
          <w:rStyle w:val="Placeholder"/>
          <w:b/>
          <w:bCs/>
          <w:sz w:val="28"/>
          <w:szCs w:val="24"/>
        </w:rPr>
        <w:t>References</w:t>
      </w:r>
      <w:r w:rsidR="002F6B91" w:rsidRPr="00C323CA">
        <w:rPr>
          <w:rStyle w:val="Placeholder"/>
          <w:b/>
          <w:bCs/>
          <w:sz w:val="28"/>
          <w:szCs w:val="24"/>
        </w:rPr>
        <w:t>]</w:t>
      </w:r>
    </w:p>
    <w:p w14:paraId="750BBBA8" w14:textId="5148CD21" w:rsidR="005A4E6D" w:rsidRPr="0015128B" w:rsidRDefault="007F1914" w:rsidP="0015128B">
      <w:pPr>
        <w:pStyle w:val="BodyCopy"/>
        <w:rPr>
          <w:rStyle w:val="Placeholder"/>
        </w:rPr>
      </w:pPr>
      <w:r>
        <w:rPr>
          <w:rStyle w:val="Placeholder"/>
        </w:rPr>
        <w:t>[</w:t>
      </w:r>
      <w:r w:rsidR="005A4E6D" w:rsidRPr="0015128B">
        <w:rPr>
          <w:rStyle w:val="Placeholder"/>
        </w:rPr>
        <w:t xml:space="preserve">American Institute of Certified Public Accountants (AICPA) (April 2026). AICPA Codification of Statements on Auditing Standards (SAS) (SAS Numbers 122 to 149*, cited as AU-C). </w:t>
      </w:r>
      <w:hyperlink r:id="rId11" w:history="1">
        <w:r w:rsidR="005A4E6D" w:rsidRPr="0015128B">
          <w:rPr>
            <w:rStyle w:val="Placeholder"/>
          </w:rPr>
          <w:t>https://www.aicpa-cima.com/resources/download/aicpa-statements-on-auditing-standards-currently-effective</w:t>
        </w:r>
      </w:hyperlink>
    </w:p>
    <w:p w14:paraId="33B0E088" w14:textId="6AE146D0" w:rsidR="005A4E6D" w:rsidRPr="0015128B" w:rsidRDefault="005A4E6D" w:rsidP="002F6B91">
      <w:pPr>
        <w:pStyle w:val="BodyCopy"/>
        <w:ind w:left="450"/>
        <w:rPr>
          <w:rStyle w:val="Placeholder"/>
        </w:rPr>
      </w:pPr>
      <w:r w:rsidRPr="0015128B">
        <w:rPr>
          <w:rStyle w:val="Placeholder"/>
        </w:rPr>
        <w:t>* Section 600A has been added to retain currently effective content until SAS No. 149 becomes effective.</w:t>
      </w:r>
    </w:p>
    <w:p w14:paraId="23A29720" w14:textId="77777777" w:rsidR="005A4E6D" w:rsidRPr="0015128B" w:rsidRDefault="005A4E6D" w:rsidP="0015128B">
      <w:pPr>
        <w:pStyle w:val="BodyCopy"/>
        <w:rPr>
          <w:rStyle w:val="Placeholder"/>
        </w:rPr>
      </w:pPr>
      <w:r w:rsidRPr="0015128B">
        <w:rPr>
          <w:rStyle w:val="Placeholder"/>
        </w:rPr>
        <w:t xml:space="preserve">AICPA (April 1, 2025). AICPA Audit Guide: </w:t>
      </w:r>
      <w:r w:rsidRPr="00F90D74">
        <w:rPr>
          <w:rStyle w:val="Placeholder"/>
          <w:i/>
          <w:iCs/>
        </w:rPr>
        <w:t>Government Auditing Standards and Single Audits</w:t>
      </w:r>
      <w:r w:rsidRPr="0015128B">
        <w:rPr>
          <w:rStyle w:val="Placeholder"/>
        </w:rPr>
        <w:t xml:space="preserve"> (cited as AAG-GAS).</w:t>
      </w:r>
    </w:p>
    <w:p w14:paraId="2F8C78AC" w14:textId="6440266B" w:rsidR="005A4E6D" w:rsidRPr="0015128B" w:rsidRDefault="005A4E6D" w:rsidP="0015128B">
      <w:pPr>
        <w:pStyle w:val="BodyCopy"/>
        <w:rPr>
          <w:rStyle w:val="Placeholder"/>
        </w:rPr>
      </w:pPr>
      <w:r w:rsidRPr="0015128B">
        <w:rPr>
          <w:rStyle w:val="Placeholder"/>
        </w:rPr>
        <w:t xml:space="preserve">AICPA (March 1, 2025). AICPA Audit and Accounting Guide: </w:t>
      </w:r>
      <w:r w:rsidRPr="00F90D74">
        <w:rPr>
          <w:rStyle w:val="Placeholder"/>
          <w:i/>
          <w:iCs/>
        </w:rPr>
        <w:t xml:space="preserve">State and Local Governments </w:t>
      </w:r>
      <w:r w:rsidRPr="0015128B">
        <w:rPr>
          <w:rStyle w:val="Placeholder"/>
        </w:rPr>
        <w:t>(cited as AAG-SLG).</w:t>
      </w:r>
      <w:r w:rsidR="0015128B" w:rsidRPr="0015128B">
        <w:rPr>
          <w:rStyle w:val="Placeholder"/>
        </w:rPr>
        <w:t>]</w:t>
      </w:r>
    </w:p>
    <w:p w14:paraId="3AFE345A" w14:textId="77777777" w:rsidR="005A4E6D" w:rsidRPr="00405648" w:rsidRDefault="005A4E6D" w:rsidP="0015128B">
      <w:pPr>
        <w:pStyle w:val="BodyCopy"/>
      </w:pPr>
    </w:p>
    <w:p w14:paraId="452B40AE" w14:textId="77777777" w:rsidR="005A4E6D" w:rsidRPr="005878E0" w:rsidRDefault="005A4E6D" w:rsidP="0015128B">
      <w:pPr>
        <w:pStyle w:val="BodyCopy"/>
        <w:rPr>
          <w:i/>
        </w:rPr>
      </w:pPr>
    </w:p>
    <w:p w14:paraId="59C95C3E" w14:textId="77777777" w:rsidR="00B671B0" w:rsidRPr="00C05735" w:rsidRDefault="00B671B0" w:rsidP="0015128B">
      <w:pPr>
        <w:pStyle w:val="BodyCopy"/>
      </w:pPr>
    </w:p>
    <w:p w14:paraId="37DCCD4C" w14:textId="2F16EECC" w:rsidR="00015942" w:rsidRPr="00C05735" w:rsidRDefault="00015942" w:rsidP="0015128B">
      <w:pPr>
        <w:pStyle w:val="BodyCopy"/>
      </w:pPr>
    </w:p>
    <w:sectPr w:rsidR="00015942" w:rsidRPr="00C05735" w:rsidSect="00015942">
      <w:type w:val="continuous"/>
      <w:pgSz w:w="12240" w:h="15840"/>
      <w:pgMar w:top="720" w:right="1080" w:bottom="1080" w:left="108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4F5BB" w14:textId="77777777" w:rsidR="00B637AD" w:rsidRDefault="00B637AD" w:rsidP="004B0D0B">
      <w:pPr>
        <w:spacing w:after="0" w:line="240" w:lineRule="auto"/>
      </w:pPr>
      <w:r>
        <w:separator/>
      </w:r>
    </w:p>
  </w:endnote>
  <w:endnote w:type="continuationSeparator" w:id="0">
    <w:p w14:paraId="1CF633B4" w14:textId="77777777" w:rsidR="00B637AD" w:rsidRDefault="00B637AD"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2496F" w14:textId="77777777" w:rsidR="00B637AD" w:rsidRDefault="00B637AD" w:rsidP="004B0D0B">
      <w:pPr>
        <w:spacing w:after="0" w:line="240" w:lineRule="auto"/>
      </w:pPr>
      <w:r>
        <w:separator/>
      </w:r>
    </w:p>
  </w:footnote>
  <w:footnote w:type="continuationSeparator" w:id="0">
    <w:p w14:paraId="52B808D1" w14:textId="77777777" w:rsidR="00B637AD" w:rsidRDefault="00B637AD" w:rsidP="004B0D0B">
      <w:pPr>
        <w:spacing w:after="0" w:line="240" w:lineRule="auto"/>
      </w:pPr>
      <w:r>
        <w:continuationSeparator/>
      </w:r>
    </w:p>
  </w:footnote>
  <w:footnote w:id="1">
    <w:p w14:paraId="2A747D1E" w14:textId="124D22FE" w:rsidR="00C05735" w:rsidRPr="00865570" w:rsidRDefault="00C05735" w:rsidP="007961C3">
      <w:pPr>
        <w:pStyle w:val="FootnoteText"/>
        <w:rPr>
          <w:rStyle w:val="FootnotePlaceholder"/>
        </w:rPr>
      </w:pPr>
      <w:r w:rsidRPr="00865570">
        <w:rPr>
          <w:rStyle w:val="FootnotePlaceholder"/>
          <w:vertAlign w:val="superscript"/>
        </w:rPr>
        <w:footnoteRef/>
      </w:r>
      <w:r w:rsidRPr="00865570">
        <w:rPr>
          <w:rStyle w:val="FootnotePlaceholder"/>
        </w:rPr>
        <w:t xml:space="preserve"> </w:t>
      </w:r>
      <w:r w:rsidRPr="00865570">
        <w:rPr>
          <w:rStyle w:val="FootnotePlaceholder"/>
        </w:rPr>
        <w:tab/>
      </w:r>
      <w:r w:rsidR="00865570" w:rsidRPr="00865570">
        <w:rPr>
          <w:rStyle w:val="FootnotePlaceholder"/>
        </w:rPr>
        <w:t>[</w:t>
      </w:r>
      <w:r w:rsidRPr="00865570">
        <w:rPr>
          <w:rStyle w:val="FootnotePlaceholder"/>
        </w:rPr>
        <w:t>Auditors contracted with the Arizona Auditor General should address the report to “The Arizona Auditor General.”</w:t>
      </w:r>
      <w:r w:rsidR="00865570" w:rsidRPr="00865570">
        <w:rPr>
          <w:rStyle w:val="FootnotePlaceholder"/>
        </w:rPr>
        <w:t>]</w:t>
      </w:r>
    </w:p>
  </w:footnote>
  <w:footnote w:id="2">
    <w:p w14:paraId="51F0AACF" w14:textId="34B6F8BD" w:rsidR="00C05735" w:rsidRPr="00865570" w:rsidRDefault="00C05735" w:rsidP="007961C3">
      <w:pPr>
        <w:pStyle w:val="FootnoteText"/>
        <w:rPr>
          <w:rStyle w:val="FootnotePlaceholder"/>
        </w:rPr>
      </w:pPr>
      <w:r w:rsidRPr="00865570">
        <w:rPr>
          <w:rStyle w:val="FootnotePlaceholder"/>
          <w:vertAlign w:val="superscript"/>
        </w:rPr>
        <w:footnoteRef/>
      </w:r>
      <w:r w:rsidRPr="00865570">
        <w:rPr>
          <w:rStyle w:val="FootnotePlaceholder"/>
        </w:rPr>
        <w:t xml:space="preserve"> </w:t>
      </w:r>
      <w:r w:rsidRPr="00865570">
        <w:rPr>
          <w:rStyle w:val="FootnotePlaceholder"/>
        </w:rPr>
        <w:tab/>
      </w:r>
      <w:r w:rsidR="00865570" w:rsidRPr="00865570">
        <w:rPr>
          <w:rStyle w:val="FootnotePlaceholder"/>
        </w:rPr>
        <w:t>[</w:t>
      </w:r>
      <w:r w:rsidRPr="00865570">
        <w:rPr>
          <w:rStyle w:val="FootnotePlaceholder"/>
        </w:rPr>
        <w:t xml:space="preserve">This example assumes that the auditors have not been engaged to report on key audit matters (KAMs). If the auditors have been engaged to report on KAMs, refer to AU-C section 701, </w:t>
      </w:r>
      <w:r w:rsidRPr="00F90D74">
        <w:rPr>
          <w:rStyle w:val="FootnotePlaceholder"/>
          <w:i/>
          <w:iCs/>
        </w:rPr>
        <w:t>Communicating Key Audit Matters in the Independent Auditor’s Report</w:t>
      </w:r>
      <w:r w:rsidRPr="00865570">
        <w:rPr>
          <w:rStyle w:val="FootnotePlaceholder"/>
        </w:rPr>
        <w:t>, for guidance regarding the auditors’ responsibilities for reporting KAMs in the auditors’ report, including the report’s form and content and the auditors’ judgment about what to communicate.</w:t>
      </w:r>
      <w:r w:rsidR="00865570" w:rsidRPr="00865570">
        <w:rPr>
          <w:rStyle w:val="FootnotePlaceholder"/>
        </w:rPr>
        <w:t>]</w:t>
      </w:r>
    </w:p>
  </w:footnote>
  <w:footnote w:id="3">
    <w:p w14:paraId="18D5A8E9" w14:textId="337E28B3" w:rsidR="00C05735" w:rsidRPr="00865570" w:rsidRDefault="00C05735" w:rsidP="007961C3">
      <w:pPr>
        <w:pStyle w:val="FootnoteText"/>
        <w:rPr>
          <w:rStyle w:val="FootnotePlaceholder"/>
        </w:rPr>
      </w:pPr>
      <w:r w:rsidRPr="00865570">
        <w:rPr>
          <w:rStyle w:val="FootnotePlaceholder"/>
          <w:vertAlign w:val="superscript"/>
        </w:rPr>
        <w:footnoteRef/>
      </w:r>
      <w:r w:rsidRPr="00865570">
        <w:rPr>
          <w:rStyle w:val="FootnotePlaceholder"/>
          <w:vertAlign w:val="superscript"/>
        </w:rPr>
        <w:t xml:space="preserve"> </w:t>
      </w:r>
      <w:r w:rsidRPr="00865570">
        <w:rPr>
          <w:rStyle w:val="FootnotePlaceholder"/>
        </w:rPr>
        <w:tab/>
      </w:r>
      <w:r w:rsidR="00865570" w:rsidRPr="00865570">
        <w:rPr>
          <w:rStyle w:val="FootnotePlaceholder"/>
        </w:rPr>
        <w:t>[</w:t>
      </w:r>
      <w:r w:rsidRPr="00865570">
        <w:rPr>
          <w:rStyle w:val="FootnotePlaceholder"/>
        </w:rPr>
        <w:t xml:space="preserve">This example assumes that there are no opinion modifications to the auditors’ report. If the auditors conclude that a qualified opinion, adverse opinion, or disclaimer of opinion should be issued, refer to AU-C section 705, </w:t>
      </w:r>
      <w:r w:rsidRPr="00F90D74">
        <w:rPr>
          <w:rStyle w:val="FootnotePlaceholder"/>
          <w:i/>
          <w:iCs/>
        </w:rPr>
        <w:t>Modifications to the Opinion in the Independent Auditor’s Report</w:t>
      </w:r>
      <w:r w:rsidRPr="00865570">
        <w:rPr>
          <w:rStyle w:val="FootnotePlaceholder"/>
        </w:rPr>
        <w:t>, for guidance on the auditors’ report.</w:t>
      </w:r>
      <w:r w:rsidR="00865570" w:rsidRPr="00865570">
        <w:rPr>
          <w:rStyle w:val="FootnotePlaceholder"/>
        </w:rPr>
        <w:t>]</w:t>
      </w:r>
    </w:p>
  </w:footnote>
  <w:footnote w:id="4">
    <w:p w14:paraId="405656F0" w14:textId="2C34EE64" w:rsidR="00C61144" w:rsidRPr="00C61144" w:rsidRDefault="00C61144" w:rsidP="00C61144">
      <w:pPr>
        <w:pStyle w:val="FootnoteText"/>
        <w:tabs>
          <w:tab w:val="left" w:pos="180"/>
        </w:tabs>
        <w:rPr>
          <w:rStyle w:val="FootnotePlaceholder"/>
        </w:rPr>
      </w:pPr>
      <w:r w:rsidRPr="00C61144">
        <w:rPr>
          <w:rStyle w:val="FootnotePlaceholder"/>
          <w:vertAlign w:val="superscript"/>
        </w:rPr>
        <w:footnoteRef/>
      </w:r>
      <w:r w:rsidRPr="00C61144">
        <w:rPr>
          <w:rStyle w:val="FootnotePlaceholder"/>
          <w:vertAlign w:val="superscript"/>
        </w:rPr>
        <w:t xml:space="preserve"> </w:t>
      </w:r>
      <w:r w:rsidRPr="00C61144">
        <w:rPr>
          <w:rStyle w:val="FootnotePlaceholder"/>
        </w:rPr>
        <w:tab/>
      </w:r>
      <w:r>
        <w:rPr>
          <w:rStyle w:val="FootnotePlaceholder"/>
        </w:rPr>
        <w:t>[</w:t>
      </w:r>
      <w:r w:rsidRPr="00C61144">
        <w:rPr>
          <w:rStyle w:val="FootnotePlaceholder"/>
        </w:rPr>
        <w:t xml:space="preserve">Refer to as aggregate discretely presented component units when multiple discretely presented component units are included in the opinion unit and modify the remainder of this paragraph, as appropriate, to refer to multiple other auditors’ reports. This example assumes that there are no opinion modifications related to the discretely presented component unit. When a discretely presented component unit’s financial statements have not been audited, auditors may need to issue a qualified opinion or disclaimer of opinion on those statements for a lack of sufficient appropriate audit evidence if unable to assume responsibility. When a discretely presented component unit’s financial statements are omitted (not presented), auditors may need to consider issuing an adverse opinion on the reporting entity’s financial statements (or a qualified opinion on the aggregate discretely presented component unit’s financial statements, depending on materiality and significance of the omitted discretely presented component unit). Refer to AU-C section 600A, </w:t>
      </w:r>
      <w:r w:rsidRPr="005F1AD1">
        <w:rPr>
          <w:rStyle w:val="FootnotePlaceholder"/>
          <w:i/>
          <w:iCs/>
        </w:rPr>
        <w:t>Special Considerations—Audits of Group Financial Statements (Including the Work of Component Auditors)</w:t>
      </w:r>
      <w:r w:rsidRPr="00C61144">
        <w:rPr>
          <w:rStyle w:val="FootnotePlaceholder"/>
        </w:rPr>
        <w:t xml:space="preserve"> for guidance.</w:t>
      </w:r>
      <w:r>
        <w:rPr>
          <w:rStyle w:val="FootnotePlaceholder"/>
        </w:rPr>
        <w:t>]</w:t>
      </w:r>
    </w:p>
  </w:footnote>
  <w:footnote w:id="5">
    <w:p w14:paraId="53CCFC59" w14:textId="095852CD" w:rsidR="00B671B0" w:rsidRPr="007961C3" w:rsidRDefault="00B671B0" w:rsidP="007961C3">
      <w:pPr>
        <w:pStyle w:val="FootnoteText"/>
        <w:rPr>
          <w:rStyle w:val="FootnotePlaceholder"/>
        </w:rPr>
      </w:pPr>
      <w:r w:rsidRPr="007961C3">
        <w:rPr>
          <w:rStyle w:val="FootnotePlaceholder"/>
          <w:vertAlign w:val="superscript"/>
        </w:rPr>
        <w:footnoteRef/>
      </w:r>
      <w:r w:rsidRPr="007961C3">
        <w:rPr>
          <w:rStyle w:val="FootnotePlaceholder"/>
        </w:rPr>
        <w:t xml:space="preserve">  </w:t>
      </w:r>
      <w:r w:rsidRPr="007961C3">
        <w:rPr>
          <w:rStyle w:val="FootnotePlaceholder"/>
        </w:rPr>
        <w:tab/>
      </w:r>
      <w:r w:rsidR="007961C3">
        <w:rPr>
          <w:rStyle w:val="FootnotePlaceholder"/>
        </w:rPr>
        <w:t>[</w:t>
      </w:r>
      <w:r w:rsidRPr="007961C3">
        <w:rPr>
          <w:rStyle w:val="FootnotePlaceholder"/>
        </w:rPr>
        <w:t xml:space="preserve">Modify or remove commonly used example paragraphs provided, as appropriate. An emphasis-of-matter paragraph is used to draw users’ attention to a matter appropriately presented or disclosed in the financial statements that is of such importance that it is fundamental to users’ understanding of the financial statements in the auditors’ judgment. An other-matter paragraph is used to draw users’ attention to any other matter that is relevant to users’ understanding of the audit, the auditors’ responsibilities, or the auditors’ report. Refer to AU-C section 706, </w:t>
      </w:r>
      <w:r w:rsidRPr="00793B45">
        <w:rPr>
          <w:rStyle w:val="FootnotePlaceholder"/>
          <w:i/>
          <w:iCs/>
        </w:rPr>
        <w:t>Emphasis-of-Matter Paragraphs and Other-Matter Paragraphs in the Independent Auditor’s Report,</w:t>
      </w:r>
      <w:r w:rsidRPr="007961C3">
        <w:rPr>
          <w:rStyle w:val="FootnotePlaceholder"/>
        </w:rPr>
        <w:t xml:space="preserve"> for guidance, including 706.A18–Exhibit B and 706.A19–Exhibit C, respectively, that outline other AU-C sections that require auditors to include an emphasis-of-matter paragraph or other-matter paragraph.</w:t>
      </w:r>
      <w:r w:rsidR="007961C3">
        <w:rPr>
          <w:rStyle w:val="FootnotePlaceholder"/>
        </w:rPr>
        <w:t>]</w:t>
      </w:r>
    </w:p>
  </w:footnote>
  <w:footnote w:id="6">
    <w:p w14:paraId="72805061" w14:textId="0473F7DF" w:rsidR="00410504" w:rsidRPr="00410504" w:rsidRDefault="00410504" w:rsidP="00410504">
      <w:pPr>
        <w:pStyle w:val="FootnoteText"/>
        <w:tabs>
          <w:tab w:val="left" w:pos="180"/>
        </w:tabs>
        <w:rPr>
          <w:rStyle w:val="FootnotePlaceholder"/>
        </w:rPr>
      </w:pPr>
      <w:r w:rsidRPr="00410504">
        <w:rPr>
          <w:rStyle w:val="FootnotePlaceholder"/>
          <w:vertAlign w:val="superscript"/>
        </w:rPr>
        <w:footnoteRef/>
      </w:r>
      <w:r w:rsidRPr="00410504">
        <w:rPr>
          <w:rStyle w:val="FootnotePlaceholder"/>
        </w:rPr>
        <w:tab/>
      </w:r>
      <w:r>
        <w:rPr>
          <w:rStyle w:val="FootnotePlaceholder"/>
        </w:rPr>
        <w:t>[</w:t>
      </w:r>
      <w:r w:rsidRPr="00410504">
        <w:rPr>
          <w:rStyle w:val="FootnotePlaceholder"/>
        </w:rPr>
        <w:t xml:space="preserve">This example assumes that the entity is a going concern and will continue its operations for a reasonable period of time, and this paragraph should remain in the report regardless to explain the auditors’ responsibilities. If the auditors conclude that there are conditions or events, considered in the aggregate, that raise substantial doubt about the entity’s ability to continue as a going concern for a reasonable period of time, refer to AU-C section 570, </w:t>
      </w:r>
      <w:r w:rsidRPr="005C7FD1">
        <w:rPr>
          <w:rStyle w:val="FootnotePlaceholder"/>
          <w:i/>
          <w:iCs/>
        </w:rPr>
        <w:t>The Auditor’s Consideration of an Entity’s Ability to Continue as a Going Concern</w:t>
      </w:r>
      <w:r w:rsidRPr="00410504">
        <w:rPr>
          <w:rStyle w:val="FootnotePlaceholder"/>
        </w:rPr>
        <w:t xml:space="preserve"> for guidance on the appropriate modifications to the auditors’ report.</w:t>
      </w:r>
      <w:r>
        <w:rPr>
          <w:rStyle w:val="FootnotePlaceholder"/>
        </w:rPr>
        <w:t>]</w:t>
      </w:r>
    </w:p>
  </w:footnote>
  <w:footnote w:id="7">
    <w:p w14:paraId="0A5133CF" w14:textId="1CFC11F4" w:rsidR="005A4E6D" w:rsidRPr="009B2111" w:rsidRDefault="005A4E6D" w:rsidP="005A4E6D">
      <w:pPr>
        <w:pStyle w:val="FootnoteText"/>
        <w:tabs>
          <w:tab w:val="left" w:pos="180"/>
        </w:tabs>
        <w:rPr>
          <w:rFonts w:ascii="Swis721 Md BT" w:hAnsi="Swis721 Md BT"/>
          <w:iCs/>
          <w:color w:val="C00000"/>
          <w:szCs w:val="16"/>
        </w:rPr>
      </w:pPr>
      <w:r w:rsidRPr="008067F6">
        <w:rPr>
          <w:rStyle w:val="FootnotePlaceholder"/>
          <w:vertAlign w:val="superscript"/>
        </w:rPr>
        <w:footnoteRef/>
      </w:r>
      <w:r w:rsidRPr="008067F6">
        <w:rPr>
          <w:rStyle w:val="FootnotePlaceholder"/>
          <w:vertAlign w:val="superscript"/>
        </w:rPr>
        <w:t xml:space="preserve"> </w:t>
      </w:r>
      <w:r w:rsidRPr="008067F6">
        <w:rPr>
          <w:rStyle w:val="FootnotePlaceholder"/>
        </w:rPr>
        <w:tab/>
      </w:r>
      <w:r w:rsidR="008067F6">
        <w:rPr>
          <w:rStyle w:val="FootnotePlaceholder"/>
        </w:rPr>
        <w:t>[</w:t>
      </w:r>
      <w:r w:rsidRPr="008067F6">
        <w:rPr>
          <w:rStyle w:val="FootnotePlaceholder"/>
        </w:rPr>
        <w:t xml:space="preserve">This example assumes that all required supplementary information (RSI) is included, auditors have applied the specified procedures, and no material departures from the financial reporting framework have been identified. However, if some or all the RSI has been omitted, specified procedures were not performed, or there are other material departures the auditors identified, refer to AU-C section 730, </w:t>
      </w:r>
      <w:r w:rsidRPr="005C7FD1">
        <w:rPr>
          <w:rStyle w:val="FootnotePlaceholder"/>
          <w:i/>
          <w:iCs/>
        </w:rPr>
        <w:t>Required Supplementary Information</w:t>
      </w:r>
      <w:r w:rsidRPr="008067F6">
        <w:rPr>
          <w:rStyle w:val="FootnotePlaceholder"/>
        </w:rPr>
        <w:t>, for guidance on reporting on RSI.</w:t>
      </w:r>
      <w:r w:rsidR="008067F6">
        <w:rPr>
          <w:rStyle w:val="FootnotePlaceholder"/>
        </w:rPr>
        <w:t>]</w:t>
      </w:r>
    </w:p>
  </w:footnote>
  <w:footnote w:id="8">
    <w:p w14:paraId="0E6D9C4B" w14:textId="3736BAB0" w:rsidR="005A4E6D" w:rsidRPr="003E3599" w:rsidRDefault="005A4E6D" w:rsidP="005A4E6D">
      <w:pPr>
        <w:pStyle w:val="FootnoteText"/>
        <w:tabs>
          <w:tab w:val="left" w:pos="180"/>
        </w:tabs>
        <w:rPr>
          <w:rFonts w:ascii="Swis721 Md BT" w:hAnsi="Swis721 Md BT"/>
          <w:iCs/>
          <w:color w:val="C00000"/>
          <w:szCs w:val="16"/>
        </w:rPr>
      </w:pPr>
      <w:r w:rsidRPr="000E6C04">
        <w:rPr>
          <w:rStyle w:val="FootnotePlaceholder"/>
          <w:vertAlign w:val="superscript"/>
        </w:rPr>
        <w:footnoteRef/>
      </w:r>
      <w:r w:rsidRPr="000E6C04">
        <w:rPr>
          <w:rStyle w:val="FootnotePlaceholder"/>
        </w:rPr>
        <w:t xml:space="preserve"> </w:t>
      </w:r>
      <w:r w:rsidRPr="000E6C04">
        <w:rPr>
          <w:rStyle w:val="FootnotePlaceholder"/>
        </w:rPr>
        <w:tab/>
      </w:r>
      <w:r w:rsidR="000E6C04">
        <w:rPr>
          <w:rStyle w:val="FootnotePlaceholder"/>
        </w:rPr>
        <w:t>[</w:t>
      </w:r>
      <w:r w:rsidRPr="000E6C04">
        <w:rPr>
          <w:rStyle w:val="FootnotePlaceholder"/>
        </w:rPr>
        <w:t>This example assumes that the auditors have been engaged to provide an “in-relation-to” opinion on supplementary information (SI), are issuing an unmodified opinion on the financial statements, and have concluded that the SI is fairly stated, in all material respects, in relation to the financial statements as a whole. If the auditors have issued an opinion other than unmodified on the financial statements or if the auditors conclude that the SI is not fairly stated, in all material respects, in relation to the financial statements as a whole, refer to AU</w:t>
      </w:r>
      <w:r w:rsidRPr="000E6C04">
        <w:rPr>
          <w:rStyle w:val="FootnotePlaceholder"/>
        </w:rPr>
        <w:noBreakHyphen/>
        <w:t xml:space="preserve">C section 725, </w:t>
      </w:r>
      <w:r w:rsidRPr="005C7FD1">
        <w:rPr>
          <w:rStyle w:val="FootnotePlaceholder"/>
          <w:i/>
          <w:iCs/>
        </w:rPr>
        <w:t>Supplementary Information in Relation to the Financial Statements as a Whole</w:t>
      </w:r>
      <w:r w:rsidRPr="000E6C04">
        <w:rPr>
          <w:rStyle w:val="FootnotePlaceholder"/>
        </w:rPr>
        <w:t>, for guidance. This section should be deleted if there is no SI on which the auditors are engaged to report.</w:t>
      </w:r>
      <w:r w:rsidR="000E6C04">
        <w:rPr>
          <w:rStyle w:val="FootnotePlaceholder"/>
        </w:rPr>
        <w:t>]</w:t>
      </w:r>
    </w:p>
  </w:footnote>
  <w:footnote w:id="9">
    <w:p w14:paraId="2D1B9C7F" w14:textId="1F98A741" w:rsidR="00C77112" w:rsidRPr="006A7284" w:rsidRDefault="00C77112" w:rsidP="00C77112">
      <w:pPr>
        <w:pStyle w:val="FootnoteText"/>
        <w:tabs>
          <w:tab w:val="left" w:pos="270"/>
        </w:tabs>
        <w:rPr>
          <w:rStyle w:val="FootnotePlaceholder"/>
        </w:rPr>
      </w:pPr>
      <w:r w:rsidRPr="006A7284">
        <w:rPr>
          <w:rStyle w:val="FootnotePlaceholder"/>
          <w:vertAlign w:val="superscript"/>
        </w:rPr>
        <w:footnoteRef/>
      </w:r>
      <w:r w:rsidRPr="006A7284">
        <w:rPr>
          <w:rStyle w:val="FootnotePlaceholder"/>
        </w:rPr>
        <w:t xml:space="preserve"> </w:t>
      </w:r>
      <w:r w:rsidRPr="006A7284">
        <w:rPr>
          <w:rStyle w:val="FootnotePlaceholder"/>
        </w:rPr>
        <w:tab/>
      </w:r>
      <w:r w:rsidR="006A7284">
        <w:rPr>
          <w:rStyle w:val="FootnotePlaceholder"/>
        </w:rPr>
        <w:t>[</w:t>
      </w:r>
      <w:r w:rsidRPr="006A7284">
        <w:rPr>
          <w:rStyle w:val="FootnotePlaceholder"/>
        </w:rPr>
        <w:t xml:space="preserve">This example assumes that, if the schedule of expenditures of federal awards (SEFA) is included with the financial statements, all audit procedures to issue the in-relation-to opinion and to test the SEFA for compliance with Uniform Guidance were completed on or before the auditors’ report date on the financial statements. If both example SI paragraphs apply for reporting on SI, the wording for both paragraphs may be combined into a single paragraph (see AAG-GAS 4.92–Example 4-1 illustrative report for guidance). Alternatively, the auditors may include the SEFA and in-relation-to opinion in the auditors’ report issued to meet the requirements of the Uniform Guidance; therefore, refer to </w:t>
      </w:r>
      <w:r w:rsidRPr="006A7284">
        <w:rPr>
          <w:rStyle w:val="FootnotePlaceholder"/>
          <w:highlight w:val="yellow"/>
        </w:rPr>
        <w:t>AAG-GAS Appendix B, 16.13–16.19 and Chapter 13, 13.68 Appendix-Illustrative Auditor’s Reports Under the Uniform Guidance</w:t>
      </w:r>
      <w:r w:rsidRPr="006A7284">
        <w:rPr>
          <w:rStyle w:val="FootnotePlaceholder"/>
        </w:rPr>
        <w:t>, as well as the single audit reporting guidelines for guidance.</w:t>
      </w:r>
      <w:r w:rsidR="006A7284">
        <w:rPr>
          <w:rStyle w:val="FootnotePlaceholder"/>
        </w:rPr>
        <w:t>]</w:t>
      </w:r>
    </w:p>
  </w:footnote>
  <w:footnote w:id="10">
    <w:p w14:paraId="2600C802" w14:textId="468DE538" w:rsidR="005A4E6D" w:rsidRPr="00516D01" w:rsidRDefault="005A4E6D" w:rsidP="005A05CC">
      <w:pPr>
        <w:pStyle w:val="FootnoteText"/>
      </w:pPr>
      <w:r w:rsidRPr="005A05CC">
        <w:rPr>
          <w:rStyle w:val="FootnotePlaceholder"/>
          <w:vertAlign w:val="superscript"/>
        </w:rPr>
        <w:footnoteRef/>
      </w:r>
      <w:r w:rsidRPr="005A05CC">
        <w:rPr>
          <w:rStyle w:val="FootnotePlaceholder"/>
          <w:vertAlign w:val="superscript"/>
        </w:rPr>
        <w:t xml:space="preserve"> </w:t>
      </w:r>
      <w:r w:rsidRPr="005A05CC">
        <w:rPr>
          <w:rStyle w:val="FootnotePlaceholder"/>
        </w:rPr>
        <w:tab/>
      </w:r>
      <w:r w:rsidR="005A05CC">
        <w:rPr>
          <w:rStyle w:val="FootnotePlaceholder"/>
        </w:rPr>
        <w:t>[</w:t>
      </w:r>
      <w:r w:rsidRPr="005A05CC">
        <w:rPr>
          <w:rStyle w:val="FootnotePlaceholder"/>
        </w:rPr>
        <w:t>This example assumes that the other information (OI) is included in the annual report and all information was obtained prior to the date of the auditors’ report. It also assumes that the auditors have applied the specific procedures on the OI, have detected no uncorrected material misstatements of the OI, and are issuing an unmodified opinion on the financial statements. If this is not the situation, refer to AU</w:t>
      </w:r>
      <w:r w:rsidRPr="005A05CC">
        <w:rPr>
          <w:rStyle w:val="FootnotePlaceholder"/>
        </w:rPr>
        <w:noBreakHyphen/>
        <w:t xml:space="preserve">C section 720, </w:t>
      </w:r>
      <w:r w:rsidRPr="005C7FD1">
        <w:rPr>
          <w:rStyle w:val="FootnotePlaceholder"/>
          <w:i/>
          <w:iCs/>
        </w:rPr>
        <w:t>The Auditor’s Responsibilities Relating to Other Information Included in Annual Reports</w:t>
      </w:r>
      <w:r w:rsidRPr="005A05CC">
        <w:rPr>
          <w:rStyle w:val="FootnotePlaceholder"/>
        </w:rPr>
        <w:t>, for guidance.</w:t>
      </w:r>
      <w:r w:rsidR="005A05CC">
        <w:rPr>
          <w:rStyle w:val="FootnotePlaceholder"/>
        </w:rPr>
        <w:t>]</w:t>
      </w:r>
    </w:p>
  </w:footnote>
  <w:footnote w:id="11">
    <w:p w14:paraId="0705C08F" w14:textId="0D68A746" w:rsidR="005A4E6D" w:rsidRPr="0015128B" w:rsidRDefault="005A4E6D" w:rsidP="005A4E6D">
      <w:pPr>
        <w:pStyle w:val="FootnoteText"/>
        <w:tabs>
          <w:tab w:val="left" w:pos="180"/>
        </w:tabs>
        <w:rPr>
          <w:rStyle w:val="FootnotePlaceholder"/>
        </w:rPr>
      </w:pPr>
      <w:r w:rsidRPr="0015128B">
        <w:rPr>
          <w:rStyle w:val="FootnotePlaceholder"/>
          <w:vertAlign w:val="superscript"/>
        </w:rPr>
        <w:footnoteRef/>
      </w:r>
      <w:r w:rsidRPr="0015128B">
        <w:rPr>
          <w:rStyle w:val="FootnotePlaceholder"/>
        </w:rPr>
        <w:t xml:space="preserve"> </w:t>
      </w:r>
      <w:r w:rsidR="00894CA8">
        <w:rPr>
          <w:rStyle w:val="FootnotePlaceholder"/>
        </w:rPr>
        <w:t>[</w:t>
      </w:r>
      <w:r w:rsidRPr="0015128B">
        <w:rPr>
          <w:rStyle w:val="FootnotePlaceholder"/>
        </w:rPr>
        <w:t xml:space="preserve">Refer to </w:t>
      </w:r>
      <w:r w:rsidRPr="0015128B">
        <w:rPr>
          <w:rStyle w:val="FootnotePlaceholder"/>
          <w:highlight w:val="yellow"/>
        </w:rPr>
        <w:t>AAG-GAS Appendix B, 16.20-22</w:t>
      </w:r>
      <w:r w:rsidRPr="0015128B">
        <w:rPr>
          <w:rStyle w:val="FootnotePlaceholder"/>
        </w:rPr>
        <w:t xml:space="preserve"> for guidance on dating the auditors’ report on supplementary information consisting of the SEFA in relation to the financial statements as a whole.</w:t>
      </w:r>
      <w:r w:rsidR="00894CA8">
        <w:rPr>
          <w:rStyle w:val="FootnotePlaceholde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0A67FC"/>
    <w:multiLevelType w:val="hybridMultilevel"/>
    <w:tmpl w:val="8CC4D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43206B5"/>
    <w:multiLevelType w:val="hybridMultilevel"/>
    <w:tmpl w:val="0CD80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18C4"/>
    <w:multiLevelType w:val="hybridMultilevel"/>
    <w:tmpl w:val="05563498"/>
    <w:lvl w:ilvl="0" w:tplc="14CAD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16795"/>
    <w:multiLevelType w:val="hybridMultilevel"/>
    <w:tmpl w:val="8B581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C007F4"/>
    <w:multiLevelType w:val="hybridMultilevel"/>
    <w:tmpl w:val="12EEB13A"/>
    <w:lvl w:ilvl="0" w:tplc="8DBCE5D6">
      <w:start w:val="1"/>
      <w:numFmt w:val="bullet"/>
      <w:lvlText w:val=""/>
      <w:lvlJc w:val="left"/>
      <w:pPr>
        <w:ind w:left="1440" w:hanging="360"/>
      </w:pPr>
      <w:rPr>
        <w:rFonts w:ascii="Symbol" w:hAnsi="Symbol" w:hint="default"/>
        <w:color w:val="FF7829"/>
      </w:rPr>
    </w:lvl>
    <w:lvl w:ilvl="1" w:tplc="2FB6BB3E">
      <w:start w:val="1"/>
      <w:numFmt w:val="bullet"/>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5E71ED"/>
    <w:multiLevelType w:val="hybridMultilevel"/>
    <w:tmpl w:val="CCD48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C97CDF"/>
    <w:multiLevelType w:val="hybridMultilevel"/>
    <w:tmpl w:val="8880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E01A2"/>
    <w:multiLevelType w:val="hybridMultilevel"/>
    <w:tmpl w:val="894CBCC0"/>
    <w:lvl w:ilvl="0" w:tplc="D006007C">
      <w:start w:val="1"/>
      <w:numFmt w:val="bullet"/>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9"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8"/>
  </w:num>
  <w:num w:numId="2" w16cid:durableId="1523087787">
    <w:abstractNumId w:val="23"/>
  </w:num>
  <w:num w:numId="3" w16cid:durableId="1562517597">
    <w:abstractNumId w:val="16"/>
  </w:num>
  <w:num w:numId="4" w16cid:durableId="273288816">
    <w:abstractNumId w:val="7"/>
  </w:num>
  <w:num w:numId="5" w16cid:durableId="2063287430">
    <w:abstractNumId w:val="6"/>
  </w:num>
  <w:num w:numId="6" w16cid:durableId="1083453424">
    <w:abstractNumId w:val="28"/>
  </w:num>
  <w:num w:numId="7" w16cid:durableId="805509618">
    <w:abstractNumId w:val="8"/>
  </w:num>
  <w:num w:numId="8" w16cid:durableId="2068334917">
    <w:abstractNumId w:val="6"/>
    <w:lvlOverride w:ilvl="0">
      <w:startOverride w:val="1"/>
    </w:lvlOverride>
  </w:num>
  <w:num w:numId="9" w16cid:durableId="66000461">
    <w:abstractNumId w:val="31"/>
  </w:num>
  <w:num w:numId="10" w16cid:durableId="1788503018">
    <w:abstractNumId w:val="26"/>
  </w:num>
  <w:num w:numId="11" w16cid:durableId="691347871">
    <w:abstractNumId w:val="30"/>
  </w:num>
  <w:num w:numId="12" w16cid:durableId="823592386">
    <w:abstractNumId w:val="4"/>
  </w:num>
  <w:num w:numId="13" w16cid:durableId="1124345844">
    <w:abstractNumId w:val="2"/>
  </w:num>
  <w:num w:numId="14" w16cid:durableId="1527134423">
    <w:abstractNumId w:val="32"/>
  </w:num>
  <w:num w:numId="15" w16cid:durableId="1817069628">
    <w:abstractNumId w:val="20"/>
  </w:num>
  <w:num w:numId="16" w16cid:durableId="671686909">
    <w:abstractNumId w:val="29"/>
  </w:num>
  <w:num w:numId="17" w16cid:durableId="1693796633">
    <w:abstractNumId w:val="15"/>
  </w:num>
  <w:num w:numId="18" w16cid:durableId="500051459">
    <w:abstractNumId w:val="12"/>
  </w:num>
  <w:num w:numId="19" w16cid:durableId="1653366884">
    <w:abstractNumId w:val="27"/>
  </w:num>
  <w:num w:numId="20" w16cid:durableId="2039353479">
    <w:abstractNumId w:val="25"/>
  </w:num>
  <w:num w:numId="21" w16cid:durableId="1661277575">
    <w:abstractNumId w:val="21"/>
  </w:num>
  <w:num w:numId="22" w16cid:durableId="1578322843">
    <w:abstractNumId w:val="13"/>
  </w:num>
  <w:num w:numId="23" w16cid:durableId="1689596259">
    <w:abstractNumId w:val="0"/>
  </w:num>
  <w:num w:numId="24" w16cid:durableId="13263629">
    <w:abstractNumId w:val="24"/>
  </w:num>
  <w:num w:numId="25" w16cid:durableId="559440699">
    <w:abstractNumId w:val="14"/>
  </w:num>
  <w:num w:numId="26" w16cid:durableId="137570871">
    <w:abstractNumId w:val="1"/>
  </w:num>
  <w:num w:numId="27" w16cid:durableId="138229546">
    <w:abstractNumId w:val="17"/>
  </w:num>
  <w:num w:numId="28" w16cid:durableId="810486438">
    <w:abstractNumId w:val="11"/>
  </w:num>
  <w:num w:numId="29" w16cid:durableId="1583829027">
    <w:abstractNumId w:val="9"/>
  </w:num>
  <w:num w:numId="30" w16cid:durableId="1750350212">
    <w:abstractNumId w:val="10"/>
  </w:num>
  <w:num w:numId="31" w16cid:durableId="436096260">
    <w:abstractNumId w:val="3"/>
  </w:num>
  <w:num w:numId="32" w16cid:durableId="962930206">
    <w:abstractNumId w:val="5"/>
  </w:num>
  <w:num w:numId="33" w16cid:durableId="388041523">
    <w:abstractNumId w:val="22"/>
  </w:num>
  <w:num w:numId="34" w16cid:durableId="8427456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D7D"/>
    <w:rsid w:val="000032B8"/>
    <w:rsid w:val="00015942"/>
    <w:rsid w:val="00020706"/>
    <w:rsid w:val="00035521"/>
    <w:rsid w:val="000358DC"/>
    <w:rsid w:val="00036FAD"/>
    <w:rsid w:val="00045366"/>
    <w:rsid w:val="00045A81"/>
    <w:rsid w:val="000525A8"/>
    <w:rsid w:val="0007557C"/>
    <w:rsid w:val="000939A9"/>
    <w:rsid w:val="000A0BB9"/>
    <w:rsid w:val="000A10C1"/>
    <w:rsid w:val="000D04C2"/>
    <w:rsid w:val="000D32C6"/>
    <w:rsid w:val="000E6C04"/>
    <w:rsid w:val="000E7B7F"/>
    <w:rsid w:val="000F2608"/>
    <w:rsid w:val="00107523"/>
    <w:rsid w:val="00121CF1"/>
    <w:rsid w:val="00124295"/>
    <w:rsid w:val="00132952"/>
    <w:rsid w:val="00135960"/>
    <w:rsid w:val="0015128B"/>
    <w:rsid w:val="00152AE2"/>
    <w:rsid w:val="00163AAB"/>
    <w:rsid w:val="00163DB9"/>
    <w:rsid w:val="00167D11"/>
    <w:rsid w:val="001703B4"/>
    <w:rsid w:val="00176CC1"/>
    <w:rsid w:val="001836BD"/>
    <w:rsid w:val="00187D0D"/>
    <w:rsid w:val="0019023C"/>
    <w:rsid w:val="001A17C3"/>
    <w:rsid w:val="001A5EC0"/>
    <w:rsid w:val="001D11F0"/>
    <w:rsid w:val="001D1BC4"/>
    <w:rsid w:val="001F50AF"/>
    <w:rsid w:val="00202DF1"/>
    <w:rsid w:val="00203B7C"/>
    <w:rsid w:val="002045C4"/>
    <w:rsid w:val="00211AF1"/>
    <w:rsid w:val="002250F4"/>
    <w:rsid w:val="00235A84"/>
    <w:rsid w:val="002365EF"/>
    <w:rsid w:val="00243D13"/>
    <w:rsid w:val="00261611"/>
    <w:rsid w:val="0026185F"/>
    <w:rsid w:val="00263C04"/>
    <w:rsid w:val="00263D94"/>
    <w:rsid w:val="00264B30"/>
    <w:rsid w:val="0026674B"/>
    <w:rsid w:val="002672B1"/>
    <w:rsid w:val="00290F5F"/>
    <w:rsid w:val="002916E2"/>
    <w:rsid w:val="002920AF"/>
    <w:rsid w:val="00294B38"/>
    <w:rsid w:val="002B0C44"/>
    <w:rsid w:val="002C6CEE"/>
    <w:rsid w:val="002F6B91"/>
    <w:rsid w:val="00301729"/>
    <w:rsid w:val="003023FB"/>
    <w:rsid w:val="00315718"/>
    <w:rsid w:val="0033013A"/>
    <w:rsid w:val="00330FD9"/>
    <w:rsid w:val="0033128C"/>
    <w:rsid w:val="00333EA1"/>
    <w:rsid w:val="003460E5"/>
    <w:rsid w:val="00366D54"/>
    <w:rsid w:val="00370956"/>
    <w:rsid w:val="00371C50"/>
    <w:rsid w:val="00374801"/>
    <w:rsid w:val="00376638"/>
    <w:rsid w:val="0038028F"/>
    <w:rsid w:val="003807CD"/>
    <w:rsid w:val="00386398"/>
    <w:rsid w:val="003A08D5"/>
    <w:rsid w:val="003A28F5"/>
    <w:rsid w:val="003A37F4"/>
    <w:rsid w:val="003C5606"/>
    <w:rsid w:val="003D216E"/>
    <w:rsid w:val="003D7309"/>
    <w:rsid w:val="003E10B3"/>
    <w:rsid w:val="003E1878"/>
    <w:rsid w:val="003E5C3F"/>
    <w:rsid w:val="003F0AA7"/>
    <w:rsid w:val="00400910"/>
    <w:rsid w:val="00402632"/>
    <w:rsid w:val="0040359B"/>
    <w:rsid w:val="0041016D"/>
    <w:rsid w:val="00410504"/>
    <w:rsid w:val="0041752C"/>
    <w:rsid w:val="004216DE"/>
    <w:rsid w:val="00421D89"/>
    <w:rsid w:val="00433D9A"/>
    <w:rsid w:val="00443ED4"/>
    <w:rsid w:val="0044606A"/>
    <w:rsid w:val="004464A8"/>
    <w:rsid w:val="0045091F"/>
    <w:rsid w:val="00454521"/>
    <w:rsid w:val="0048334B"/>
    <w:rsid w:val="00485D19"/>
    <w:rsid w:val="00490CCD"/>
    <w:rsid w:val="00490D6B"/>
    <w:rsid w:val="00495F0F"/>
    <w:rsid w:val="004A093A"/>
    <w:rsid w:val="004A28D7"/>
    <w:rsid w:val="004A4A1A"/>
    <w:rsid w:val="004A7F8A"/>
    <w:rsid w:val="004B02A2"/>
    <w:rsid w:val="004B0D0B"/>
    <w:rsid w:val="004B2188"/>
    <w:rsid w:val="004C291A"/>
    <w:rsid w:val="004D6DAD"/>
    <w:rsid w:val="004F087D"/>
    <w:rsid w:val="004F159A"/>
    <w:rsid w:val="005019B7"/>
    <w:rsid w:val="005069EC"/>
    <w:rsid w:val="00521F8C"/>
    <w:rsid w:val="00524041"/>
    <w:rsid w:val="00533C7C"/>
    <w:rsid w:val="00534940"/>
    <w:rsid w:val="00540E46"/>
    <w:rsid w:val="00557524"/>
    <w:rsid w:val="0055797F"/>
    <w:rsid w:val="00557A4A"/>
    <w:rsid w:val="00565425"/>
    <w:rsid w:val="005659A6"/>
    <w:rsid w:val="00566EF7"/>
    <w:rsid w:val="00576A7B"/>
    <w:rsid w:val="00576BEB"/>
    <w:rsid w:val="00592B15"/>
    <w:rsid w:val="00595F8A"/>
    <w:rsid w:val="005A05CC"/>
    <w:rsid w:val="005A288F"/>
    <w:rsid w:val="005A4495"/>
    <w:rsid w:val="005A4E6D"/>
    <w:rsid w:val="005A56B0"/>
    <w:rsid w:val="005C7FD1"/>
    <w:rsid w:val="005D0EAF"/>
    <w:rsid w:val="005D17CB"/>
    <w:rsid w:val="005E3135"/>
    <w:rsid w:val="005E57CD"/>
    <w:rsid w:val="005E58CF"/>
    <w:rsid w:val="005F1AD1"/>
    <w:rsid w:val="005F462A"/>
    <w:rsid w:val="005F48CD"/>
    <w:rsid w:val="00600346"/>
    <w:rsid w:val="00605DDD"/>
    <w:rsid w:val="00617440"/>
    <w:rsid w:val="0062515B"/>
    <w:rsid w:val="00637103"/>
    <w:rsid w:val="006379E3"/>
    <w:rsid w:val="006533D4"/>
    <w:rsid w:val="006575D1"/>
    <w:rsid w:val="00662BDE"/>
    <w:rsid w:val="00666F67"/>
    <w:rsid w:val="00672B7F"/>
    <w:rsid w:val="00674A64"/>
    <w:rsid w:val="006933AA"/>
    <w:rsid w:val="0069505E"/>
    <w:rsid w:val="006A562A"/>
    <w:rsid w:val="006A7284"/>
    <w:rsid w:val="006B5045"/>
    <w:rsid w:val="006B5524"/>
    <w:rsid w:val="006D75EE"/>
    <w:rsid w:val="006E0B8D"/>
    <w:rsid w:val="006F7743"/>
    <w:rsid w:val="0070403D"/>
    <w:rsid w:val="0070754F"/>
    <w:rsid w:val="00710006"/>
    <w:rsid w:val="00731C6F"/>
    <w:rsid w:val="0074271C"/>
    <w:rsid w:val="00743A2E"/>
    <w:rsid w:val="00755DB6"/>
    <w:rsid w:val="0076696D"/>
    <w:rsid w:val="00780386"/>
    <w:rsid w:val="00793B45"/>
    <w:rsid w:val="007961C3"/>
    <w:rsid w:val="007A69F8"/>
    <w:rsid w:val="007A737B"/>
    <w:rsid w:val="007C7DF3"/>
    <w:rsid w:val="007D6DBE"/>
    <w:rsid w:val="007E6CE7"/>
    <w:rsid w:val="007F1914"/>
    <w:rsid w:val="007F7526"/>
    <w:rsid w:val="0080465F"/>
    <w:rsid w:val="0080644C"/>
    <w:rsid w:val="008067F6"/>
    <w:rsid w:val="008166B1"/>
    <w:rsid w:val="0081782B"/>
    <w:rsid w:val="00822B65"/>
    <w:rsid w:val="00835AC8"/>
    <w:rsid w:val="008405AD"/>
    <w:rsid w:val="00843452"/>
    <w:rsid w:val="00862DC5"/>
    <w:rsid w:val="00865570"/>
    <w:rsid w:val="008668F7"/>
    <w:rsid w:val="00867B8E"/>
    <w:rsid w:val="00874861"/>
    <w:rsid w:val="008748B2"/>
    <w:rsid w:val="00884084"/>
    <w:rsid w:val="00894CA8"/>
    <w:rsid w:val="00894F4C"/>
    <w:rsid w:val="008A4270"/>
    <w:rsid w:val="008B1727"/>
    <w:rsid w:val="008D647D"/>
    <w:rsid w:val="008E16A6"/>
    <w:rsid w:val="008F25D9"/>
    <w:rsid w:val="008F6548"/>
    <w:rsid w:val="00915DDE"/>
    <w:rsid w:val="009239A8"/>
    <w:rsid w:val="009313A0"/>
    <w:rsid w:val="009321C5"/>
    <w:rsid w:val="009338D0"/>
    <w:rsid w:val="00935E8B"/>
    <w:rsid w:val="00935F6A"/>
    <w:rsid w:val="009362BA"/>
    <w:rsid w:val="0093691E"/>
    <w:rsid w:val="0096060E"/>
    <w:rsid w:val="009615A3"/>
    <w:rsid w:val="00973BCA"/>
    <w:rsid w:val="00982BCE"/>
    <w:rsid w:val="00993E54"/>
    <w:rsid w:val="00994783"/>
    <w:rsid w:val="009A36B5"/>
    <w:rsid w:val="009A4BAF"/>
    <w:rsid w:val="009B7BD3"/>
    <w:rsid w:val="009D5461"/>
    <w:rsid w:val="009E0CC2"/>
    <w:rsid w:val="009E443D"/>
    <w:rsid w:val="009E6107"/>
    <w:rsid w:val="00A0147A"/>
    <w:rsid w:val="00A04378"/>
    <w:rsid w:val="00A10A56"/>
    <w:rsid w:val="00A11EA8"/>
    <w:rsid w:val="00A25A68"/>
    <w:rsid w:val="00A26B82"/>
    <w:rsid w:val="00A31B59"/>
    <w:rsid w:val="00A4285F"/>
    <w:rsid w:val="00A45D88"/>
    <w:rsid w:val="00A4773D"/>
    <w:rsid w:val="00A61D10"/>
    <w:rsid w:val="00A63C92"/>
    <w:rsid w:val="00A70818"/>
    <w:rsid w:val="00A8576B"/>
    <w:rsid w:val="00A96655"/>
    <w:rsid w:val="00A97240"/>
    <w:rsid w:val="00AD1021"/>
    <w:rsid w:val="00AD4CFA"/>
    <w:rsid w:val="00AE5931"/>
    <w:rsid w:val="00AF0A80"/>
    <w:rsid w:val="00B02553"/>
    <w:rsid w:val="00B02796"/>
    <w:rsid w:val="00B02801"/>
    <w:rsid w:val="00B0368E"/>
    <w:rsid w:val="00B0708A"/>
    <w:rsid w:val="00B176CA"/>
    <w:rsid w:val="00B27466"/>
    <w:rsid w:val="00B32DD6"/>
    <w:rsid w:val="00B34D7D"/>
    <w:rsid w:val="00B37FDF"/>
    <w:rsid w:val="00B40378"/>
    <w:rsid w:val="00B42571"/>
    <w:rsid w:val="00B431C8"/>
    <w:rsid w:val="00B437B2"/>
    <w:rsid w:val="00B505B5"/>
    <w:rsid w:val="00B609C4"/>
    <w:rsid w:val="00B637AD"/>
    <w:rsid w:val="00B671B0"/>
    <w:rsid w:val="00B71851"/>
    <w:rsid w:val="00B833AC"/>
    <w:rsid w:val="00B87892"/>
    <w:rsid w:val="00BA0909"/>
    <w:rsid w:val="00BA5D10"/>
    <w:rsid w:val="00BA6D08"/>
    <w:rsid w:val="00BB07F1"/>
    <w:rsid w:val="00BB5E55"/>
    <w:rsid w:val="00BB68D0"/>
    <w:rsid w:val="00BC43AB"/>
    <w:rsid w:val="00BD0D0F"/>
    <w:rsid w:val="00BD231D"/>
    <w:rsid w:val="00BD47A1"/>
    <w:rsid w:val="00BD5796"/>
    <w:rsid w:val="00BF2DCA"/>
    <w:rsid w:val="00BF3202"/>
    <w:rsid w:val="00BF559B"/>
    <w:rsid w:val="00C03A03"/>
    <w:rsid w:val="00C05735"/>
    <w:rsid w:val="00C208C9"/>
    <w:rsid w:val="00C323CA"/>
    <w:rsid w:val="00C51F10"/>
    <w:rsid w:val="00C61144"/>
    <w:rsid w:val="00C61544"/>
    <w:rsid w:val="00C61EC0"/>
    <w:rsid w:val="00C77112"/>
    <w:rsid w:val="00C8209B"/>
    <w:rsid w:val="00C95C8C"/>
    <w:rsid w:val="00C95CEC"/>
    <w:rsid w:val="00CA7257"/>
    <w:rsid w:val="00CA75CA"/>
    <w:rsid w:val="00CB176B"/>
    <w:rsid w:val="00CC1B4D"/>
    <w:rsid w:val="00CC4C4B"/>
    <w:rsid w:val="00CD4BEE"/>
    <w:rsid w:val="00CE72C0"/>
    <w:rsid w:val="00D00D27"/>
    <w:rsid w:val="00D02A10"/>
    <w:rsid w:val="00D03AA7"/>
    <w:rsid w:val="00D2613B"/>
    <w:rsid w:val="00D3059A"/>
    <w:rsid w:val="00D341E6"/>
    <w:rsid w:val="00D40AD7"/>
    <w:rsid w:val="00D453F4"/>
    <w:rsid w:val="00D52048"/>
    <w:rsid w:val="00D9119F"/>
    <w:rsid w:val="00D92BA8"/>
    <w:rsid w:val="00D92C06"/>
    <w:rsid w:val="00D945A4"/>
    <w:rsid w:val="00D96DE2"/>
    <w:rsid w:val="00DB09A5"/>
    <w:rsid w:val="00DD1F9E"/>
    <w:rsid w:val="00DD342D"/>
    <w:rsid w:val="00DE5AE8"/>
    <w:rsid w:val="00DE6AA7"/>
    <w:rsid w:val="00DF58D5"/>
    <w:rsid w:val="00DF6185"/>
    <w:rsid w:val="00DF6B14"/>
    <w:rsid w:val="00E032DA"/>
    <w:rsid w:val="00E24192"/>
    <w:rsid w:val="00E27A27"/>
    <w:rsid w:val="00E310BB"/>
    <w:rsid w:val="00E428CD"/>
    <w:rsid w:val="00E43D53"/>
    <w:rsid w:val="00E55E88"/>
    <w:rsid w:val="00E56ADC"/>
    <w:rsid w:val="00E60372"/>
    <w:rsid w:val="00E63737"/>
    <w:rsid w:val="00E70471"/>
    <w:rsid w:val="00E81C20"/>
    <w:rsid w:val="00E82E3D"/>
    <w:rsid w:val="00EA4149"/>
    <w:rsid w:val="00EB049F"/>
    <w:rsid w:val="00EB32AD"/>
    <w:rsid w:val="00ED241B"/>
    <w:rsid w:val="00ED47A7"/>
    <w:rsid w:val="00EE3681"/>
    <w:rsid w:val="00F03C05"/>
    <w:rsid w:val="00F2198F"/>
    <w:rsid w:val="00F26C07"/>
    <w:rsid w:val="00F35CBD"/>
    <w:rsid w:val="00F369A1"/>
    <w:rsid w:val="00F43CA1"/>
    <w:rsid w:val="00F54100"/>
    <w:rsid w:val="00F8332E"/>
    <w:rsid w:val="00F90D74"/>
    <w:rsid w:val="00F96157"/>
    <w:rsid w:val="00F972F1"/>
    <w:rsid w:val="00FB02C8"/>
    <w:rsid w:val="00FD2B75"/>
    <w:rsid w:val="00FD3C2B"/>
    <w:rsid w:val="00FD7598"/>
    <w:rsid w:val="00FE00E7"/>
    <w:rsid w:val="00FE34AE"/>
    <w:rsid w:val="00FE3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0418A"/>
  <w15:chartTrackingRefBased/>
  <w15:docId w15:val="{D565948C-B375-4137-A14B-325DB8387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4B02A2"/>
  </w:style>
  <w:style w:type="paragraph" w:styleId="Heading1">
    <w:name w:val="heading 1"/>
    <w:basedOn w:val="Normal"/>
    <w:next w:val="Normal"/>
    <w:link w:val="Heading1Char"/>
    <w:qFormat/>
    <w:rsid w:val="00C05735"/>
    <w:pPr>
      <w:keepNext/>
      <w:keepLines/>
      <w:tabs>
        <w:tab w:val="left" w:pos="3080"/>
        <w:tab w:val="center" w:pos="5040"/>
      </w:tabs>
      <w:spacing w:before="360" w:after="480" w:line="264" w:lineRule="auto"/>
      <w:jc w:val="center"/>
      <w:outlineLvl w:val="0"/>
    </w:pPr>
    <w:rPr>
      <w:rFonts w:ascii="Arial" w:eastAsiaTheme="majorEastAsia" w:hAnsi="Arial" w:cstheme="majorBidi"/>
      <w:b/>
      <w:color w:val="000000" w:themeColor="text1"/>
    </w:rPr>
  </w:style>
  <w:style w:type="paragraph" w:styleId="Heading2">
    <w:name w:val="heading 2"/>
    <w:basedOn w:val="Normal"/>
    <w:next w:val="Normal"/>
    <w:link w:val="Heading2Char"/>
    <w:qFormat/>
    <w:rsid w:val="00F369A1"/>
    <w:pPr>
      <w:keepNext/>
      <w:keepLines/>
      <w:spacing w:before="160" w:line="264" w:lineRule="auto"/>
      <w:outlineLvl w:val="1"/>
    </w:pPr>
    <w:rPr>
      <w:rFonts w:ascii="Arial" w:eastAsiaTheme="majorEastAsia" w:hAnsi="Arial" w:cstheme="majorBidi"/>
      <w:b/>
      <w:color w:val="000000" w:themeColor="text1"/>
      <w:szCs w:val="26"/>
    </w:rPr>
  </w:style>
  <w:style w:type="paragraph" w:styleId="Heading3">
    <w:name w:val="heading 3"/>
    <w:basedOn w:val="Normal"/>
    <w:next w:val="Normal"/>
    <w:link w:val="Heading3Char"/>
    <w:qFormat/>
    <w:rsid w:val="008E16A6"/>
    <w:pPr>
      <w:keepNext/>
      <w:keepLines/>
      <w:spacing w:before="240" w:after="120"/>
      <w:outlineLvl w:val="2"/>
    </w:pPr>
    <w:rPr>
      <w:rFonts w:ascii="Arial" w:eastAsiaTheme="majorEastAsia" w:hAnsi="Arial" w:cstheme="majorBidi"/>
      <w:b/>
      <w:i/>
      <w:color w:val="000000" w:themeColor="text1"/>
      <w:szCs w:val="22"/>
    </w:rPr>
  </w:style>
  <w:style w:type="paragraph" w:styleId="Heading4">
    <w:name w:val="heading 4"/>
    <w:basedOn w:val="Normal"/>
    <w:next w:val="Normal"/>
    <w:link w:val="Heading4Char"/>
    <w:qFormat/>
    <w:rsid w:val="00B609C4"/>
    <w:pPr>
      <w:keepNext/>
      <w:keepLines/>
      <w:spacing w:before="240" w:after="120"/>
      <w:outlineLvl w:val="3"/>
    </w:pPr>
    <w:rPr>
      <w:rFonts w:ascii="Arial" w:eastAsiaTheme="majorEastAsia" w:hAnsi="Arial" w:cstheme="majorBidi"/>
      <w:bCs/>
      <w:i/>
    </w:rPr>
  </w:style>
  <w:style w:type="paragraph" w:styleId="Heading5">
    <w:name w:val="heading 5"/>
    <w:basedOn w:val="Normal"/>
    <w:next w:val="Normal"/>
    <w:link w:val="Heading5Char"/>
    <w:qFormat/>
    <w:rsid w:val="00755DB6"/>
    <w:pPr>
      <w:keepNext/>
      <w:keepLines/>
      <w:spacing w:before="80" w:after="40"/>
      <w:outlineLvl w:val="4"/>
    </w:pPr>
    <w:rPr>
      <w:rFonts w:ascii="Arial" w:eastAsiaTheme="majorEastAsia" w:hAnsi="Arial" w:cstheme="majorBidi"/>
      <w:b/>
      <w:color w:val="215E99" w:themeColor="text2" w:themeTint="BF"/>
    </w:rPr>
  </w:style>
  <w:style w:type="paragraph" w:styleId="Heading6">
    <w:name w:val="heading 6"/>
    <w:basedOn w:val="Normal"/>
    <w:next w:val="Normal"/>
    <w:link w:val="Heading6Char"/>
    <w:uiPriority w:val="9"/>
    <w:semiHidden/>
    <w:unhideWhenUsed/>
    <w:qFormat/>
    <w:rsid w:val="00D96D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5735"/>
    <w:rPr>
      <w:rFonts w:ascii="Arial" w:eastAsiaTheme="majorEastAsia" w:hAnsi="Arial" w:cstheme="majorBidi"/>
      <w:b/>
      <w:color w:val="000000" w:themeColor="text1"/>
    </w:rPr>
  </w:style>
  <w:style w:type="character" w:customStyle="1" w:styleId="Heading2Char">
    <w:name w:val="Heading 2 Char"/>
    <w:basedOn w:val="DefaultParagraphFont"/>
    <w:link w:val="Heading2"/>
    <w:rsid w:val="00F369A1"/>
    <w:rPr>
      <w:rFonts w:ascii="Arial" w:eastAsiaTheme="majorEastAsia" w:hAnsi="Arial" w:cstheme="majorBidi"/>
      <w:b/>
      <w:color w:val="000000" w:themeColor="text1"/>
      <w:szCs w:val="26"/>
    </w:rPr>
  </w:style>
  <w:style w:type="character" w:customStyle="1" w:styleId="Heading3Char">
    <w:name w:val="Heading 3 Char"/>
    <w:basedOn w:val="DefaultParagraphFont"/>
    <w:link w:val="Heading3"/>
    <w:rsid w:val="008E16A6"/>
    <w:rPr>
      <w:rFonts w:ascii="Arial" w:eastAsiaTheme="majorEastAsia" w:hAnsi="Arial" w:cstheme="majorBidi"/>
      <w:b/>
      <w:i/>
      <w:color w:val="000000" w:themeColor="text1"/>
      <w:szCs w:val="22"/>
    </w:rPr>
  </w:style>
  <w:style w:type="character" w:customStyle="1" w:styleId="Heading4Char">
    <w:name w:val="Heading 4 Char"/>
    <w:basedOn w:val="DefaultParagraphFont"/>
    <w:link w:val="Heading4"/>
    <w:rsid w:val="00B609C4"/>
    <w:rPr>
      <w:rFonts w:ascii="Arial" w:eastAsiaTheme="majorEastAsia" w:hAnsi="Arial" w:cstheme="majorBidi"/>
      <w:bCs/>
      <w:i/>
    </w:rPr>
  </w:style>
  <w:style w:type="character" w:customStyle="1" w:styleId="Heading5Char">
    <w:name w:val="Heading 5 Char"/>
    <w:basedOn w:val="DefaultParagraphFont"/>
    <w:link w:val="Heading5"/>
    <w:rsid w:val="00E63737"/>
    <w:rPr>
      <w:rFonts w:ascii="Arial" w:eastAsiaTheme="majorEastAsia" w:hAnsi="Arial" w:cstheme="majorBidi"/>
      <w:b/>
      <w:color w:val="215E99" w:themeColor="text2" w:themeTint="BF"/>
    </w:rPr>
  </w:style>
  <w:style w:type="character" w:customStyle="1" w:styleId="Heading6Char">
    <w:name w:val="Heading 6 Char"/>
    <w:basedOn w:val="DefaultParagraphFont"/>
    <w:link w:val="Heading6"/>
    <w:uiPriority w:val="9"/>
    <w:semiHidden/>
    <w:rsid w:val="00D96D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qFormat/>
    <w:rsid w:val="0048334B"/>
    <w:pPr>
      <w:spacing w:after="240" w:line="264" w:lineRule="auto"/>
    </w:pPr>
    <w:rPr>
      <w:rFonts w:ascii="Arial" w:hAnsi="Arial"/>
    </w:rPr>
  </w:style>
  <w:style w:type="character" w:customStyle="1" w:styleId="BodyCopyChar">
    <w:name w:val="Body Copy Char"/>
    <w:basedOn w:val="DefaultParagraphFont"/>
    <w:link w:val="BodyCopy"/>
    <w:rsid w:val="0048334B"/>
    <w:rPr>
      <w:rFonts w:ascii="Arial" w:hAnsi="Arial"/>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rsid w:val="00592B15"/>
    <w:pPr>
      <w:spacing w:line="240" w:lineRule="auto"/>
    </w:pPr>
    <w:rPr>
      <w:sz w:val="20"/>
      <w:szCs w:val="20"/>
    </w:rPr>
  </w:style>
  <w:style w:type="character" w:customStyle="1" w:styleId="CommentTextChar">
    <w:name w:val="Comment Text Char"/>
    <w:basedOn w:val="DefaultParagraphFont"/>
    <w:link w:val="CommentText"/>
    <w:uiPriority w:val="99"/>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4F087D"/>
    <w:pPr>
      <w:keepLines/>
      <w:tabs>
        <w:tab w:val="left" w:pos="360"/>
      </w:tabs>
      <w:spacing w:after="60" w:line="240" w:lineRule="auto"/>
      <w:ind w:left="187" w:hanging="187"/>
    </w:pPr>
    <w:rPr>
      <w:rFonts w:ascii="Arial" w:hAnsi="Arial"/>
      <w:sz w:val="16"/>
      <w:szCs w:val="20"/>
    </w:rPr>
  </w:style>
  <w:style w:type="character" w:customStyle="1" w:styleId="FootnoteTextChar">
    <w:name w:val="Footnote Text Char"/>
    <w:basedOn w:val="DefaultParagraphFont"/>
    <w:link w:val="FootnoteText"/>
    <w:uiPriority w:val="99"/>
    <w:rsid w:val="004F087D"/>
    <w:rPr>
      <w:rFonts w:ascii="Arial" w:hAnsi="Arial"/>
      <w:sz w:val="16"/>
      <w:szCs w:val="20"/>
    </w:rPr>
  </w:style>
  <w:style w:type="character" w:styleId="FootnoteReference">
    <w:name w:val="footnote reference"/>
    <w:basedOn w:val="DefaultParagraphFont"/>
    <w:semiHidden/>
    <w:unhideWhenUsed/>
    <w:rsid w:val="00592B15"/>
    <w:rPr>
      <w:vertAlign w:val="superscript"/>
    </w:rPr>
  </w:style>
  <w:style w:type="paragraph" w:customStyle="1" w:styleId="UserInstructions">
    <w:name w:val="User Instructions"/>
    <w:basedOn w:val="BodyCopy"/>
    <w:uiPriority w:val="2"/>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AD1021"/>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uiPriority w:val="2"/>
    <w:qFormat/>
    <w:rsid w:val="009615A3"/>
    <w:pPr>
      <w:numPr>
        <w:numId w:val="12"/>
      </w:numPr>
      <w:spacing w:after="120"/>
      <w:ind w:left="648"/>
    </w:pPr>
    <w:rPr>
      <w:rFonts w:cs="Arial"/>
    </w:rPr>
  </w:style>
  <w:style w:type="paragraph" w:customStyle="1" w:styleId="UserInstructionSections">
    <w:name w:val="User Instruction Sections"/>
    <w:basedOn w:val="UserInstructions"/>
    <w:uiPriority w:val="2"/>
    <w:qFormat/>
    <w:rsid w:val="00FD7598"/>
    <w:pPr>
      <w:spacing w:before="360"/>
    </w:pPr>
    <w:rPr>
      <w:b/>
      <w:bCs/>
      <w:sz w:val="28"/>
    </w:rPr>
  </w:style>
  <w:style w:type="paragraph" w:customStyle="1" w:styleId="UserIntructionBulletsL2">
    <w:name w:val="User Intruction Bullets L2"/>
    <w:basedOn w:val="UserInstructionBullets"/>
    <w:uiPriority w:val="2"/>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AD1021"/>
    <w:pPr>
      <w:spacing w:before="40" w:after="120"/>
      <w:ind w:left="360"/>
      <w:contextualSpacing w:val="0"/>
    </w:pPr>
    <w:rPr>
      <w:sz w:val="24"/>
    </w:rPr>
  </w:style>
  <w:style w:type="paragraph" w:customStyle="1" w:styleId="ToCLevel3Items">
    <w:name w:val="ToC: Level 3 Items"/>
    <w:basedOn w:val="ToCLevel2Items"/>
    <w:uiPriority w:val="3"/>
    <w:rsid w:val="00AD1021"/>
    <w:pPr>
      <w:ind w:left="1080"/>
    </w:pPr>
  </w:style>
  <w:style w:type="paragraph" w:styleId="BodyText">
    <w:name w:val="Body Text"/>
    <w:basedOn w:val="Normal"/>
    <w:link w:val="BodyTextChar"/>
    <w:semiHidden/>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semiHidden/>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 w:type="character" w:customStyle="1" w:styleId="FootnotePlaceholder">
    <w:name w:val="Footnote Placeholder"/>
    <w:basedOn w:val="Placeholder"/>
    <w:uiPriority w:val="1"/>
    <w:rsid w:val="00865570"/>
    <w:rPr>
      <w:rFonts w:ascii="Arial" w:hAnsi="Arial"/>
      <w:b/>
      <w:caps w:val="0"/>
      <w:smallCaps w:val="0"/>
      <w:sz w:val="16"/>
      <w:bdr w:val="none" w:sz="0" w:space="0" w:color="auto"/>
      <w:shd w:val="clear" w:color="auto" w:fill="FFE093"/>
    </w:rPr>
  </w:style>
  <w:style w:type="character" w:styleId="Hyperlink">
    <w:name w:val="Hyperlink"/>
    <w:basedOn w:val="DefaultParagraphFont"/>
    <w:unhideWhenUsed/>
    <w:rsid w:val="005A4E6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icpa-cima.com/resources/download/aicpa-statements-on-auditing-standards-currently-effectiv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2.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3.xml><?xml version="1.0" encoding="utf-8"?>
<ds:datastoreItem xmlns:ds="http://schemas.openxmlformats.org/officeDocument/2006/customXml" ds:itemID="{4347E72B-27D0-4331-85FF-247AE2BB2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FAD-Reporting-Guidelines-Template.dotx</Template>
  <TotalTime>63</TotalTime>
  <Pages>7</Pages>
  <Words>2081</Words>
  <Characters>11866</Characters>
  <DocSecurity>0</DocSecurity>
  <Lines>98</Lines>
  <Paragraphs>27</Paragraphs>
  <ScaleCrop>false</ScaleCrop>
  <HeadingPairs>
    <vt:vector size="2" baseType="variant">
      <vt:variant>
        <vt:lpstr>Title</vt:lpstr>
      </vt:variant>
      <vt:variant>
        <vt:i4>1</vt:i4>
      </vt:variant>
    </vt:vector>
  </HeadingPairs>
  <TitlesOfParts>
    <vt:vector size="1" baseType="lpstr">
      <vt:lpstr>FINDING #</vt:lpstr>
    </vt:vector>
  </TitlesOfParts>
  <Company/>
  <LinksUpToDate>false</LinksUpToDate>
  <CharactersWithSpaces>13920</CharactersWithSpaces>
  <SharedDoc>false</SharedDoc>
  <HLinks>
    <vt:vector size="6" baseType="variant">
      <vt:variant>
        <vt:i4>5832724</vt:i4>
      </vt:variant>
      <vt:variant>
        <vt:i4>0</vt:i4>
      </vt:variant>
      <vt:variant>
        <vt:i4>0</vt:i4>
      </vt:variant>
      <vt:variant>
        <vt:i4>5</vt:i4>
      </vt:variant>
      <vt:variant>
        <vt:lpwstr>https://www.aicpa-cima.com/resources/download/aicpa-statements-on-auditing-standards-currently-effective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FS Auditors' Report 2026</dc:title>
  <dc:subject/>
  <cp:keywords/>
  <dc:description/>
  <dcterms:created xsi:type="dcterms:W3CDTF">2026-09-02T21:02:00Z</dcterms:created>
  <dcterms:modified xsi:type="dcterms:W3CDTF">2026-09-10T22:37:00Z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